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1107"/>
        <w:gridCol w:w="293"/>
        <w:gridCol w:w="400"/>
        <w:gridCol w:w="2163"/>
        <w:gridCol w:w="284"/>
        <w:gridCol w:w="4524"/>
      </w:tblGrid>
      <w:tr w:rsidR="00C32DB9" w:rsidRPr="00CA34B9" w14:paraId="21A36CF8" w14:textId="77777777" w:rsidTr="00045DF3">
        <w:tc>
          <w:tcPr>
            <w:tcW w:w="4536" w:type="dxa"/>
            <w:gridSpan w:val="5"/>
            <w:vMerge w:val="restart"/>
          </w:tcPr>
          <w:p w14:paraId="1D9AE832" w14:textId="02169FE2" w:rsidR="00C32DB9" w:rsidRPr="00CA34B9" w:rsidRDefault="00C32DB9" w:rsidP="00C32DB9">
            <w:pPr>
              <w:rPr>
                <w:rFonts w:ascii="PT Astra Sans" w:hAnsi="PT Astra Sans" w:cs="Tahoma"/>
              </w:rPr>
            </w:pPr>
            <w:r w:rsidRPr="00CA34B9">
              <w:rPr>
                <w:rFonts w:ascii="PT Astra Sans" w:hAnsi="PT Astra Sans" w:cs="Tahoma"/>
                <w:noProof/>
                <w:lang w:eastAsia="ru-RU"/>
              </w:rPr>
              <w:drawing>
                <wp:inline distT="0" distB="0" distL="0" distR="0" wp14:anchorId="390042BF" wp14:editId="5A0D6238">
                  <wp:extent cx="1704975" cy="485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485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 w14:paraId="5ACA7B23" w14:textId="77777777" w:rsidR="00C32DB9" w:rsidRPr="00CA34B9" w:rsidRDefault="00C32DB9" w:rsidP="00C32DB9">
            <w:pPr>
              <w:rPr>
                <w:rFonts w:ascii="PT Astra Sans" w:hAnsi="PT Astra Sans" w:cs="Tahoma"/>
              </w:rPr>
            </w:pPr>
          </w:p>
        </w:tc>
        <w:tc>
          <w:tcPr>
            <w:tcW w:w="4524" w:type="dxa"/>
            <w:vMerge w:val="restart"/>
          </w:tcPr>
          <w:p w14:paraId="4ED8E3D7" w14:textId="77777777" w:rsidR="00C32DB9" w:rsidRPr="00122F1B" w:rsidRDefault="00C32DB9" w:rsidP="009E6A04">
            <w:pPr>
              <w:spacing w:after="120"/>
              <w:jc w:val="center"/>
              <w:rPr>
                <w:rFonts w:ascii="PT Astra Sans" w:hAnsi="PT Astra Sans" w:cs="Tahoma"/>
                <w:bCs/>
                <w:sz w:val="24"/>
              </w:rPr>
            </w:pPr>
            <w:r w:rsidRPr="00122F1B">
              <w:rPr>
                <w:rFonts w:ascii="PT Astra Sans" w:hAnsi="PT Astra Sans" w:cs="Tahoma"/>
                <w:bCs/>
                <w:sz w:val="24"/>
              </w:rPr>
              <w:t>АО «Петербургская сбытовая компания»</w:t>
            </w:r>
          </w:p>
          <w:p w14:paraId="71A9A08B" w14:textId="647B4F67" w:rsidR="00C32DB9" w:rsidRPr="00122F1B" w:rsidRDefault="00C32DB9" w:rsidP="009E6A04">
            <w:pPr>
              <w:spacing w:after="120"/>
              <w:jc w:val="center"/>
              <w:rPr>
                <w:rFonts w:ascii="PT Astra Sans" w:hAnsi="PT Astra Sans" w:cs="Tahoma"/>
                <w:bCs/>
                <w:sz w:val="24"/>
              </w:rPr>
            </w:pPr>
            <w:r w:rsidRPr="00122F1B">
              <w:rPr>
                <w:rFonts w:ascii="PT Astra Sans" w:hAnsi="PT Astra Sans" w:cs="Tahoma"/>
                <w:bCs/>
                <w:sz w:val="24"/>
              </w:rPr>
              <w:t xml:space="preserve">Заместителю генерального директора </w:t>
            </w:r>
            <w:r w:rsidR="009E6A04">
              <w:rPr>
                <w:rFonts w:ascii="PT Astra Sans" w:hAnsi="PT Astra Sans" w:cs="Tahoma"/>
                <w:bCs/>
                <w:sz w:val="24"/>
              </w:rPr>
              <w:br/>
            </w:r>
            <w:r w:rsidRPr="00122F1B">
              <w:rPr>
                <w:rFonts w:ascii="PT Astra Sans" w:hAnsi="PT Astra Sans" w:cs="Tahoma"/>
                <w:bCs/>
                <w:sz w:val="24"/>
              </w:rPr>
              <w:t>по информационным технологиям</w:t>
            </w:r>
          </w:p>
          <w:p w14:paraId="7F4BFFDB" w14:textId="1380F4DA" w:rsidR="00C32DB9" w:rsidRPr="00CA34B9" w:rsidRDefault="00C32DB9" w:rsidP="009E6A04">
            <w:pPr>
              <w:spacing w:after="120"/>
              <w:jc w:val="center"/>
              <w:rPr>
                <w:rFonts w:ascii="PT Astra Sans" w:hAnsi="PT Astra Sans" w:cs="Tahoma"/>
                <w:bCs/>
              </w:rPr>
            </w:pPr>
            <w:r w:rsidRPr="00122F1B">
              <w:rPr>
                <w:rFonts w:ascii="PT Astra Sans" w:hAnsi="PT Astra Sans" w:cs="Tahoma"/>
                <w:bCs/>
                <w:sz w:val="24"/>
              </w:rPr>
              <w:t xml:space="preserve">О.И. </w:t>
            </w:r>
            <w:proofErr w:type="spellStart"/>
            <w:r w:rsidRPr="00122F1B">
              <w:rPr>
                <w:rFonts w:ascii="PT Astra Sans" w:hAnsi="PT Astra Sans" w:cs="Tahoma"/>
                <w:bCs/>
                <w:sz w:val="24"/>
              </w:rPr>
              <w:t>Елешенковой</w:t>
            </w:r>
            <w:proofErr w:type="spellEnd"/>
          </w:p>
        </w:tc>
      </w:tr>
      <w:tr w:rsidR="00C32DB9" w:rsidRPr="00CA34B9" w14:paraId="6E95E8B9" w14:textId="77777777" w:rsidTr="00045DF3">
        <w:tc>
          <w:tcPr>
            <w:tcW w:w="4536" w:type="dxa"/>
            <w:gridSpan w:val="5"/>
            <w:vMerge/>
          </w:tcPr>
          <w:p w14:paraId="15983C0A" w14:textId="77777777" w:rsidR="00C32DB9" w:rsidRPr="00CA34B9" w:rsidRDefault="00C32DB9" w:rsidP="00C32DB9">
            <w:pPr>
              <w:rPr>
                <w:rFonts w:ascii="PT Astra Sans" w:hAnsi="PT Astra Sans" w:cs="Tahoma"/>
              </w:rPr>
            </w:pPr>
          </w:p>
        </w:tc>
        <w:tc>
          <w:tcPr>
            <w:tcW w:w="284" w:type="dxa"/>
          </w:tcPr>
          <w:p w14:paraId="0C440C39" w14:textId="77777777" w:rsidR="00C32DB9" w:rsidRPr="00CA34B9" w:rsidRDefault="00C32DB9" w:rsidP="00C32DB9">
            <w:pPr>
              <w:rPr>
                <w:rFonts w:ascii="PT Astra Sans" w:hAnsi="PT Astra Sans" w:cs="Tahoma"/>
              </w:rPr>
            </w:pPr>
          </w:p>
        </w:tc>
        <w:tc>
          <w:tcPr>
            <w:tcW w:w="4524" w:type="dxa"/>
            <w:vMerge/>
          </w:tcPr>
          <w:p w14:paraId="2995B037" w14:textId="77777777" w:rsidR="00C32DB9" w:rsidRPr="00CA34B9" w:rsidRDefault="00C32DB9" w:rsidP="00C32DB9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C32DB9" w:rsidRPr="00CA34B9" w14:paraId="08BF76E7" w14:textId="77777777" w:rsidTr="00045DF3">
        <w:tc>
          <w:tcPr>
            <w:tcW w:w="4536" w:type="dxa"/>
            <w:gridSpan w:val="5"/>
            <w:vMerge/>
          </w:tcPr>
          <w:p w14:paraId="080DEAA3" w14:textId="77777777" w:rsidR="00C32DB9" w:rsidRPr="00CA34B9" w:rsidRDefault="00C32DB9" w:rsidP="00C32DB9">
            <w:pPr>
              <w:rPr>
                <w:rFonts w:ascii="PT Astra Sans" w:hAnsi="PT Astra Sans" w:cs="Tahoma"/>
              </w:rPr>
            </w:pPr>
          </w:p>
        </w:tc>
        <w:tc>
          <w:tcPr>
            <w:tcW w:w="284" w:type="dxa"/>
          </w:tcPr>
          <w:p w14:paraId="18EF1236" w14:textId="77777777" w:rsidR="00C32DB9" w:rsidRPr="00CA34B9" w:rsidRDefault="00C32DB9" w:rsidP="00C32DB9">
            <w:pPr>
              <w:rPr>
                <w:rFonts w:ascii="PT Astra Sans" w:hAnsi="PT Astra Sans" w:cs="Tahoma"/>
              </w:rPr>
            </w:pPr>
          </w:p>
        </w:tc>
        <w:tc>
          <w:tcPr>
            <w:tcW w:w="4524" w:type="dxa"/>
            <w:vMerge/>
          </w:tcPr>
          <w:p w14:paraId="269A4E6D" w14:textId="77777777" w:rsidR="00C32DB9" w:rsidRPr="00CA34B9" w:rsidRDefault="00C32DB9" w:rsidP="00C32DB9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C32DB9" w:rsidRPr="00CA34B9" w14:paraId="337D198D" w14:textId="77777777" w:rsidTr="00CB7BF9">
        <w:trPr>
          <w:trHeight w:val="80"/>
        </w:trPr>
        <w:tc>
          <w:tcPr>
            <w:tcW w:w="4536" w:type="dxa"/>
            <w:gridSpan w:val="5"/>
          </w:tcPr>
          <w:p w14:paraId="34414473" w14:textId="77777777" w:rsidR="00C32DB9" w:rsidRPr="00CA34B9" w:rsidRDefault="00C32DB9" w:rsidP="00C32DB9">
            <w:pPr>
              <w:rPr>
                <w:rFonts w:ascii="PT Astra Sans" w:hAnsi="PT Astra Sans" w:cs="Tahoma"/>
                <w:sz w:val="10"/>
                <w:szCs w:val="10"/>
                <w:vertAlign w:val="superscript"/>
              </w:rPr>
            </w:pPr>
          </w:p>
        </w:tc>
        <w:tc>
          <w:tcPr>
            <w:tcW w:w="284" w:type="dxa"/>
          </w:tcPr>
          <w:p w14:paraId="46EBC306" w14:textId="77777777" w:rsidR="00C32DB9" w:rsidRPr="00CA34B9" w:rsidRDefault="00C32DB9" w:rsidP="00C32DB9">
            <w:pPr>
              <w:rPr>
                <w:rFonts w:ascii="PT Astra Sans" w:hAnsi="PT Astra Sans" w:cs="Tahoma"/>
                <w:sz w:val="10"/>
                <w:szCs w:val="10"/>
                <w:vertAlign w:val="superscript"/>
              </w:rPr>
            </w:pPr>
          </w:p>
        </w:tc>
        <w:tc>
          <w:tcPr>
            <w:tcW w:w="4524" w:type="dxa"/>
            <w:vMerge/>
          </w:tcPr>
          <w:p w14:paraId="5DA58F73" w14:textId="77777777" w:rsidR="00C32DB9" w:rsidRPr="00CA34B9" w:rsidRDefault="00C32DB9" w:rsidP="00C32DB9">
            <w:pPr>
              <w:spacing w:after="120"/>
              <w:rPr>
                <w:rFonts w:ascii="PT Astra Sans" w:hAnsi="PT Astra Sans" w:cs="Tahoma"/>
                <w:sz w:val="10"/>
                <w:szCs w:val="10"/>
                <w:vertAlign w:val="superscript"/>
              </w:rPr>
            </w:pPr>
          </w:p>
        </w:tc>
      </w:tr>
      <w:tr w:rsidR="00C32DB9" w:rsidRPr="00CA34B9" w14:paraId="520B3A73" w14:textId="77777777" w:rsidTr="00045DF3">
        <w:tc>
          <w:tcPr>
            <w:tcW w:w="4536" w:type="dxa"/>
            <w:gridSpan w:val="5"/>
          </w:tcPr>
          <w:p w14:paraId="4DF5F4F2" w14:textId="77777777" w:rsidR="00C32DB9" w:rsidRPr="00CA34B9" w:rsidRDefault="00C32DB9" w:rsidP="00C32DB9">
            <w:pPr>
              <w:spacing w:after="120"/>
              <w:rPr>
                <w:rFonts w:ascii="PT Astra Sans" w:hAnsi="PT Astra Sans" w:cs="Tahoma"/>
                <w:sz w:val="16"/>
                <w:szCs w:val="16"/>
              </w:rPr>
            </w:pPr>
            <w:r w:rsidRPr="00CA34B9">
              <w:rPr>
                <w:rFonts w:ascii="PT Astra Sans" w:hAnsi="PT Astra Sans" w:cs="Tahoma"/>
                <w:sz w:val="16"/>
                <w:szCs w:val="16"/>
              </w:rPr>
              <w:t>ООО «БизКомм»</w:t>
            </w:r>
          </w:p>
          <w:p w14:paraId="6FC2BD2E" w14:textId="77777777" w:rsidR="00C32DB9" w:rsidRPr="00CA34B9" w:rsidRDefault="00C32DB9" w:rsidP="00C32DB9">
            <w:pPr>
              <w:rPr>
                <w:rFonts w:ascii="PT Astra Sans" w:hAnsi="PT Astra Sans" w:cs="Tahoma"/>
                <w:sz w:val="16"/>
                <w:szCs w:val="16"/>
              </w:rPr>
            </w:pPr>
            <w:r w:rsidRPr="00CA34B9">
              <w:rPr>
                <w:rFonts w:ascii="PT Astra Sans" w:hAnsi="PT Astra Sans" w:cs="Tahoma"/>
                <w:sz w:val="16"/>
                <w:szCs w:val="16"/>
              </w:rPr>
              <w:t>Юридический адрес: Россия, 117105, г. Москва, вн. тер. г. муниципальный округ Нагатино-Садовники, 1-й Нагатинский проезд, д. 6, стр. 1</w:t>
            </w:r>
          </w:p>
          <w:p w14:paraId="1CE082AD" w14:textId="77777777" w:rsidR="00C32DB9" w:rsidRPr="00CA34B9" w:rsidRDefault="00C32DB9" w:rsidP="00C32DB9">
            <w:pPr>
              <w:spacing w:after="120"/>
              <w:rPr>
                <w:rFonts w:ascii="PT Astra Sans" w:hAnsi="PT Astra Sans" w:cs="Tahoma"/>
                <w:sz w:val="16"/>
                <w:szCs w:val="16"/>
              </w:rPr>
            </w:pPr>
            <w:r w:rsidRPr="00CA34B9">
              <w:rPr>
                <w:rFonts w:ascii="PT Astra Sans" w:hAnsi="PT Astra Sans" w:cs="Tahoma"/>
                <w:sz w:val="16"/>
                <w:szCs w:val="16"/>
              </w:rPr>
              <w:t>Почтовый адрес: а/я 85, Москва, Россия, 119334</w:t>
            </w:r>
          </w:p>
          <w:p w14:paraId="6C01EF27" w14:textId="77777777" w:rsidR="00C32DB9" w:rsidRPr="00CA34B9" w:rsidRDefault="00C32DB9" w:rsidP="00C32DB9">
            <w:pPr>
              <w:rPr>
                <w:rFonts w:ascii="PT Astra Sans" w:hAnsi="PT Astra Sans" w:cs="Tahoma"/>
                <w:sz w:val="16"/>
                <w:szCs w:val="16"/>
              </w:rPr>
            </w:pPr>
            <w:r w:rsidRPr="00CA34B9">
              <w:rPr>
                <w:rFonts w:ascii="PT Astra Sans" w:hAnsi="PT Astra Sans" w:cs="Tahoma"/>
                <w:sz w:val="16"/>
                <w:szCs w:val="16"/>
              </w:rPr>
              <w:t>ОГРН 1117746926593 // ИНН 7714856880 // КПП 772401001</w:t>
            </w:r>
          </w:p>
          <w:p w14:paraId="21408FE0" w14:textId="77777777" w:rsidR="00C32DB9" w:rsidRPr="00CA34B9" w:rsidRDefault="00C32DB9" w:rsidP="00C32DB9">
            <w:pPr>
              <w:rPr>
                <w:rFonts w:ascii="PT Astra Sans" w:hAnsi="PT Astra Sans" w:cs="Tahoma"/>
                <w:sz w:val="16"/>
                <w:szCs w:val="16"/>
              </w:rPr>
            </w:pPr>
            <w:r w:rsidRPr="00CA34B9">
              <w:rPr>
                <w:rFonts w:ascii="PT Astra Sans" w:hAnsi="PT Astra Sans" w:cs="Tahoma"/>
                <w:sz w:val="16"/>
                <w:szCs w:val="16"/>
              </w:rPr>
              <w:t>Телефон: +7 (495) 900-10-65</w:t>
            </w:r>
          </w:p>
          <w:p w14:paraId="3100963C" w14:textId="44DC3CA5" w:rsidR="00C32DB9" w:rsidRPr="00CA34B9" w:rsidRDefault="00C32DB9" w:rsidP="00C32DB9">
            <w:pPr>
              <w:rPr>
                <w:rFonts w:ascii="PT Astra Sans" w:hAnsi="PT Astra Sans" w:cs="Tahoma"/>
                <w:sz w:val="16"/>
                <w:szCs w:val="16"/>
              </w:rPr>
            </w:pPr>
            <w:r w:rsidRPr="00CA34B9">
              <w:rPr>
                <w:rFonts w:ascii="PT Astra Sans" w:hAnsi="PT Astra Sans" w:cs="Tahoma"/>
                <w:sz w:val="16"/>
                <w:szCs w:val="16"/>
              </w:rPr>
              <w:t>www.biz-komm.ru</w:t>
            </w:r>
          </w:p>
        </w:tc>
        <w:tc>
          <w:tcPr>
            <w:tcW w:w="284" w:type="dxa"/>
          </w:tcPr>
          <w:p w14:paraId="7E905748" w14:textId="77777777" w:rsidR="00C32DB9" w:rsidRPr="00CA34B9" w:rsidRDefault="00C32DB9" w:rsidP="00C32DB9">
            <w:pPr>
              <w:rPr>
                <w:rFonts w:ascii="PT Astra Sans" w:hAnsi="PT Astra Sans" w:cs="Tahoma"/>
              </w:rPr>
            </w:pPr>
          </w:p>
        </w:tc>
        <w:tc>
          <w:tcPr>
            <w:tcW w:w="4524" w:type="dxa"/>
            <w:vMerge/>
          </w:tcPr>
          <w:p w14:paraId="02715D0C" w14:textId="77777777" w:rsidR="00C32DB9" w:rsidRPr="00CA34B9" w:rsidRDefault="00C32DB9" w:rsidP="00C32DB9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C32DB9" w:rsidRPr="00CA34B9" w14:paraId="01685500" w14:textId="77777777" w:rsidTr="00045DF3">
        <w:tc>
          <w:tcPr>
            <w:tcW w:w="4536" w:type="dxa"/>
            <w:gridSpan w:val="5"/>
          </w:tcPr>
          <w:p w14:paraId="13CE2440" w14:textId="77777777" w:rsidR="00C32DB9" w:rsidRPr="00CA34B9" w:rsidRDefault="00C32DB9" w:rsidP="00C32DB9">
            <w:pPr>
              <w:rPr>
                <w:rFonts w:ascii="PT Astra Sans" w:hAnsi="PT Astra Sans" w:cs="Tahoma"/>
                <w:sz w:val="10"/>
                <w:szCs w:val="10"/>
                <w:vertAlign w:val="superscript"/>
              </w:rPr>
            </w:pPr>
          </w:p>
        </w:tc>
        <w:tc>
          <w:tcPr>
            <w:tcW w:w="284" w:type="dxa"/>
          </w:tcPr>
          <w:p w14:paraId="665166E4" w14:textId="77777777" w:rsidR="00C32DB9" w:rsidRPr="00CA34B9" w:rsidRDefault="00C32DB9" w:rsidP="00C32DB9">
            <w:pPr>
              <w:rPr>
                <w:rFonts w:ascii="PT Astra Sans" w:hAnsi="PT Astra Sans" w:cs="Tahoma"/>
                <w:sz w:val="10"/>
                <w:szCs w:val="10"/>
                <w:vertAlign w:val="superscript"/>
              </w:rPr>
            </w:pPr>
          </w:p>
        </w:tc>
        <w:tc>
          <w:tcPr>
            <w:tcW w:w="4524" w:type="dxa"/>
            <w:vMerge/>
          </w:tcPr>
          <w:p w14:paraId="5BE52925" w14:textId="77777777" w:rsidR="00C32DB9" w:rsidRPr="00CA34B9" w:rsidRDefault="00C32DB9" w:rsidP="00C32DB9">
            <w:pPr>
              <w:spacing w:after="120"/>
              <w:rPr>
                <w:rFonts w:ascii="PT Astra Sans" w:hAnsi="PT Astra Sans" w:cs="Tahoma"/>
                <w:sz w:val="10"/>
                <w:szCs w:val="10"/>
                <w:vertAlign w:val="superscript"/>
              </w:rPr>
            </w:pPr>
          </w:p>
        </w:tc>
      </w:tr>
      <w:tr w:rsidR="00C32DB9" w:rsidRPr="00CA34B9" w14:paraId="34C16B6F" w14:textId="77777777" w:rsidTr="006C6CF3">
        <w:tc>
          <w:tcPr>
            <w:tcW w:w="1680" w:type="dxa"/>
            <w:gridSpan w:val="2"/>
            <w:tcBorders>
              <w:bottom w:val="single" w:sz="4" w:space="0" w:color="auto"/>
            </w:tcBorders>
            <w:vAlign w:val="bottom"/>
          </w:tcPr>
          <w:p w14:paraId="1A918B56" w14:textId="7CB91C30" w:rsidR="00C32DB9" w:rsidRPr="00CA34B9" w:rsidRDefault="009E6A04" w:rsidP="00C32DB9">
            <w:pPr>
              <w:jc w:val="center"/>
              <w:rPr>
                <w:rFonts w:ascii="PT Astra Sans" w:hAnsi="PT Astra Sans" w:cs="Tahoma"/>
                <w:sz w:val="20"/>
                <w:szCs w:val="20"/>
              </w:rPr>
            </w:pPr>
            <w:r w:rsidRPr="009E6A04">
              <w:rPr>
                <w:rFonts w:ascii="PT Astra Sans" w:hAnsi="PT Astra Sans" w:cs="Tahoma"/>
                <w:sz w:val="20"/>
                <w:szCs w:val="20"/>
              </w:rPr>
              <w:t>17.09.2025</w:t>
            </w:r>
          </w:p>
        </w:tc>
        <w:tc>
          <w:tcPr>
            <w:tcW w:w="293" w:type="dxa"/>
          </w:tcPr>
          <w:p w14:paraId="5C9B2DC5" w14:textId="77777777" w:rsidR="00C32DB9" w:rsidRPr="00CA34B9" w:rsidRDefault="00C32DB9" w:rsidP="00C32DB9">
            <w:pPr>
              <w:rPr>
                <w:rFonts w:ascii="PT Astra Sans" w:hAnsi="PT Astra Sans" w:cs="Tahoma"/>
                <w:sz w:val="20"/>
                <w:szCs w:val="20"/>
              </w:rPr>
            </w:pPr>
            <w:r w:rsidRPr="00CA34B9">
              <w:rPr>
                <w:rFonts w:ascii="PT Astra Sans" w:hAnsi="PT Astra Sans" w:cs="Tahoma"/>
                <w:sz w:val="20"/>
                <w:szCs w:val="20"/>
              </w:rPr>
              <w:t>№</w:t>
            </w:r>
          </w:p>
        </w:tc>
        <w:tc>
          <w:tcPr>
            <w:tcW w:w="2563" w:type="dxa"/>
            <w:gridSpan w:val="2"/>
            <w:tcBorders>
              <w:bottom w:val="single" w:sz="4" w:space="0" w:color="auto"/>
            </w:tcBorders>
            <w:vAlign w:val="bottom"/>
          </w:tcPr>
          <w:p w14:paraId="4837C781" w14:textId="44713326" w:rsidR="00C32DB9" w:rsidRPr="00CA34B9" w:rsidRDefault="009E6A04" w:rsidP="00C32DB9">
            <w:pPr>
              <w:jc w:val="center"/>
              <w:rPr>
                <w:rFonts w:ascii="PT Astra Sans" w:hAnsi="PT Astra Sans" w:cs="Tahoma"/>
                <w:sz w:val="20"/>
                <w:szCs w:val="20"/>
              </w:rPr>
            </w:pPr>
            <w:r w:rsidRPr="009E6A04">
              <w:rPr>
                <w:rFonts w:ascii="PT Astra Sans" w:hAnsi="PT Astra Sans" w:cs="Tahoma"/>
                <w:sz w:val="20"/>
                <w:szCs w:val="20"/>
              </w:rPr>
              <w:t>ИСХ-БК-250917/-7</w:t>
            </w:r>
          </w:p>
        </w:tc>
        <w:tc>
          <w:tcPr>
            <w:tcW w:w="284" w:type="dxa"/>
          </w:tcPr>
          <w:p w14:paraId="1EED756F" w14:textId="77777777" w:rsidR="00C32DB9" w:rsidRPr="00CA34B9" w:rsidRDefault="00C32DB9" w:rsidP="00C32DB9">
            <w:pPr>
              <w:rPr>
                <w:rFonts w:ascii="PT Astra Sans" w:hAnsi="PT Astra Sans" w:cs="Tahoma"/>
              </w:rPr>
            </w:pPr>
          </w:p>
        </w:tc>
        <w:tc>
          <w:tcPr>
            <w:tcW w:w="4524" w:type="dxa"/>
            <w:vMerge/>
          </w:tcPr>
          <w:p w14:paraId="16BEE770" w14:textId="77777777" w:rsidR="00C32DB9" w:rsidRPr="00CA34B9" w:rsidRDefault="00C32DB9" w:rsidP="00C32DB9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C32DB9" w:rsidRPr="00CA34B9" w14:paraId="6F62C934" w14:textId="77777777" w:rsidTr="0024350D">
        <w:tc>
          <w:tcPr>
            <w:tcW w:w="573" w:type="dxa"/>
            <w:tcBorders>
              <w:top w:val="single" w:sz="4" w:space="0" w:color="auto"/>
            </w:tcBorders>
          </w:tcPr>
          <w:p w14:paraId="7B43608E" w14:textId="77777777" w:rsidR="00C32DB9" w:rsidRPr="006A023C" w:rsidRDefault="00C32DB9" w:rsidP="00C32DB9">
            <w:pPr>
              <w:rPr>
                <w:rFonts w:ascii="PT Astra Sans" w:hAnsi="PT Astra Sans" w:cs="Tahoma"/>
                <w:sz w:val="20"/>
                <w:szCs w:val="20"/>
              </w:rPr>
            </w:pPr>
            <w:r w:rsidRPr="006A023C">
              <w:rPr>
                <w:rFonts w:ascii="PT Astra Sans" w:hAnsi="PT Astra Sans" w:cs="Tahoma"/>
                <w:sz w:val="20"/>
                <w:szCs w:val="20"/>
              </w:rPr>
              <w:t>На №</w:t>
            </w:r>
          </w:p>
        </w:tc>
        <w:tc>
          <w:tcPr>
            <w:tcW w:w="140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2DC229E" w14:textId="25B4F8C2" w:rsidR="00C32DB9" w:rsidRPr="006A023C" w:rsidRDefault="00C32DB9" w:rsidP="00C32DB9">
            <w:pPr>
              <w:jc w:val="center"/>
              <w:rPr>
                <w:rFonts w:ascii="PT Astra Sans" w:hAnsi="PT Astra Sans" w:cs="Tahoma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single" w:sz="4" w:space="0" w:color="auto"/>
            </w:tcBorders>
          </w:tcPr>
          <w:p w14:paraId="3228EB21" w14:textId="77777777" w:rsidR="00C32DB9" w:rsidRPr="006A023C" w:rsidRDefault="00C32DB9" w:rsidP="00C32DB9">
            <w:pPr>
              <w:rPr>
                <w:rFonts w:ascii="PT Astra Sans" w:hAnsi="PT Astra Sans" w:cs="Tahoma"/>
                <w:sz w:val="20"/>
                <w:szCs w:val="20"/>
              </w:rPr>
            </w:pPr>
            <w:r w:rsidRPr="006A023C">
              <w:rPr>
                <w:rFonts w:ascii="PT Astra Sans" w:hAnsi="PT Astra Sans" w:cs="Tahoma"/>
                <w:sz w:val="20"/>
                <w:szCs w:val="20"/>
              </w:rPr>
              <w:t>от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121C2" w14:textId="2AB7EE10" w:rsidR="00C32DB9" w:rsidRPr="006A023C" w:rsidRDefault="00C32DB9" w:rsidP="00C32DB9">
            <w:pPr>
              <w:jc w:val="center"/>
              <w:rPr>
                <w:rFonts w:ascii="PT Astra Sans" w:hAnsi="PT Astra Sans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14:paraId="00090857" w14:textId="77777777" w:rsidR="00C32DB9" w:rsidRPr="00CA34B9" w:rsidRDefault="00C32DB9" w:rsidP="00C32DB9">
            <w:pPr>
              <w:rPr>
                <w:rFonts w:ascii="PT Astra Sans" w:hAnsi="PT Astra Sans" w:cs="Tahoma"/>
              </w:rPr>
            </w:pPr>
          </w:p>
        </w:tc>
        <w:tc>
          <w:tcPr>
            <w:tcW w:w="4524" w:type="dxa"/>
            <w:vMerge/>
          </w:tcPr>
          <w:p w14:paraId="7591A48E" w14:textId="77777777" w:rsidR="00C32DB9" w:rsidRPr="00CA34B9" w:rsidRDefault="00C32DB9" w:rsidP="00C32DB9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C32DB9" w:rsidRPr="00CA34B9" w14:paraId="02BB201A" w14:textId="77777777" w:rsidTr="00045DF3">
        <w:tc>
          <w:tcPr>
            <w:tcW w:w="4536" w:type="dxa"/>
            <w:gridSpan w:val="5"/>
          </w:tcPr>
          <w:p w14:paraId="3BCDD3D7" w14:textId="77777777" w:rsidR="00C32DB9" w:rsidRPr="00CA34B9" w:rsidRDefault="00C32DB9" w:rsidP="00C32DB9">
            <w:pPr>
              <w:rPr>
                <w:rFonts w:ascii="PT Astra Sans" w:hAnsi="PT Astra Sans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14:paraId="6244B3FF" w14:textId="77777777" w:rsidR="00C32DB9" w:rsidRPr="00CA34B9" w:rsidRDefault="00C32DB9" w:rsidP="00C32DB9">
            <w:pPr>
              <w:rPr>
                <w:rFonts w:ascii="PT Astra Sans" w:hAnsi="PT Astra Sans" w:cs="Tahoma"/>
              </w:rPr>
            </w:pPr>
          </w:p>
        </w:tc>
        <w:tc>
          <w:tcPr>
            <w:tcW w:w="4524" w:type="dxa"/>
            <w:vMerge/>
          </w:tcPr>
          <w:p w14:paraId="00BA3620" w14:textId="77777777" w:rsidR="00C32DB9" w:rsidRPr="00CA34B9" w:rsidRDefault="00C32DB9" w:rsidP="00C32DB9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C32DB9" w:rsidRPr="00CA34B9" w14:paraId="68F5A38A" w14:textId="77777777" w:rsidTr="00045DF3">
        <w:tc>
          <w:tcPr>
            <w:tcW w:w="4536" w:type="dxa"/>
            <w:gridSpan w:val="5"/>
          </w:tcPr>
          <w:p w14:paraId="5FCB3AF2" w14:textId="6544814F" w:rsidR="00C32DB9" w:rsidRPr="00CA34B9" w:rsidRDefault="00C32DB9" w:rsidP="009E6A04">
            <w:pPr>
              <w:rPr>
                <w:rFonts w:ascii="PT Astra Sans" w:hAnsi="PT Astra Sans" w:cs="Tahoma"/>
                <w:b/>
              </w:rPr>
            </w:pPr>
            <w:r w:rsidRPr="00CA34B9">
              <w:rPr>
                <w:rFonts w:ascii="PT Astra Sans" w:hAnsi="PT Astra Sans" w:cs="Tahoma"/>
                <w:b/>
              </w:rPr>
              <w:t xml:space="preserve">О направлении </w:t>
            </w:r>
            <w:r w:rsidRPr="00B84011">
              <w:rPr>
                <w:rFonts w:ascii="PT Astra Sans" w:hAnsi="PT Astra Sans" w:cs="Tahoma"/>
                <w:b/>
              </w:rPr>
              <w:t xml:space="preserve">ТКП на </w:t>
            </w:r>
            <w:r w:rsidRPr="007F55D3">
              <w:rPr>
                <w:rFonts w:ascii="PT Astra Sans" w:hAnsi="PT Astra Sans" w:cs="Tahoma"/>
                <w:b/>
              </w:rPr>
              <w:t>выполнение работ</w:t>
            </w:r>
            <w:r w:rsidR="0036035D">
              <w:rPr>
                <w:rFonts w:ascii="PT Astra Sans" w:hAnsi="PT Astra Sans" w:cs="Tahoma"/>
                <w:b/>
              </w:rPr>
              <w:t xml:space="preserve"> </w:t>
            </w:r>
            <w:r w:rsidR="009E6A04">
              <w:rPr>
                <w:rFonts w:ascii="PT Astra Sans" w:hAnsi="PT Astra Sans" w:cs="Tahoma"/>
                <w:b/>
              </w:rPr>
              <w:br/>
            </w:r>
            <w:r w:rsidR="0036035D">
              <w:rPr>
                <w:rFonts w:ascii="PT Astra Sans" w:hAnsi="PT Astra Sans" w:cs="Tahoma"/>
                <w:b/>
              </w:rPr>
              <w:t>и оказания услуг</w:t>
            </w:r>
            <w:r w:rsidRPr="007F55D3">
              <w:rPr>
                <w:rFonts w:ascii="PT Astra Sans" w:hAnsi="PT Astra Sans" w:cs="Tahoma"/>
                <w:b/>
              </w:rPr>
              <w:t xml:space="preserve"> </w:t>
            </w:r>
            <w:r w:rsidRPr="00B84011">
              <w:rPr>
                <w:rFonts w:ascii="PT Astra Sans" w:hAnsi="PT Astra Sans" w:cs="Tahoma"/>
                <w:b/>
              </w:rPr>
              <w:t>в рамках ПРИБ 2026-2030</w:t>
            </w:r>
            <w:r>
              <w:rPr>
                <w:rFonts w:ascii="PT Astra Sans" w:hAnsi="PT Astra Sans" w:cs="Tahoma"/>
                <w:b/>
              </w:rPr>
              <w:t xml:space="preserve"> для </w:t>
            </w:r>
            <w:r w:rsidRPr="00C32DB9">
              <w:rPr>
                <w:rFonts w:ascii="PT Astra Sans" w:hAnsi="PT Astra Sans" w:cs="Tahoma"/>
                <w:b/>
              </w:rPr>
              <w:t>АО «Петербургская сбытовая компания»</w:t>
            </w:r>
          </w:p>
        </w:tc>
        <w:tc>
          <w:tcPr>
            <w:tcW w:w="284" w:type="dxa"/>
          </w:tcPr>
          <w:p w14:paraId="12A12F6B" w14:textId="77777777" w:rsidR="00C32DB9" w:rsidRPr="00CA34B9" w:rsidRDefault="00C32DB9" w:rsidP="00C32DB9">
            <w:pPr>
              <w:rPr>
                <w:rFonts w:ascii="PT Astra Sans" w:hAnsi="PT Astra Sans" w:cs="Tahoma"/>
              </w:rPr>
            </w:pPr>
          </w:p>
        </w:tc>
        <w:tc>
          <w:tcPr>
            <w:tcW w:w="4524" w:type="dxa"/>
            <w:vMerge/>
          </w:tcPr>
          <w:p w14:paraId="4CA4CA67" w14:textId="77777777" w:rsidR="00C32DB9" w:rsidRPr="00CA34B9" w:rsidRDefault="00C32DB9" w:rsidP="00C32DB9">
            <w:pPr>
              <w:spacing w:after="120"/>
              <w:rPr>
                <w:rFonts w:ascii="PT Astra Sans" w:hAnsi="PT Astra Sans" w:cs="Tahoma"/>
              </w:rPr>
            </w:pPr>
          </w:p>
        </w:tc>
      </w:tr>
    </w:tbl>
    <w:p w14:paraId="501122F5" w14:textId="158B97C4" w:rsidR="00201445" w:rsidRPr="00CA34B9" w:rsidRDefault="00DA440E" w:rsidP="00412174">
      <w:pPr>
        <w:spacing w:before="360" w:after="360"/>
        <w:jc w:val="center"/>
        <w:rPr>
          <w:rFonts w:ascii="PT Astra Sans" w:hAnsi="PT Astra Sans" w:cs="Tahoma"/>
          <w:b/>
          <w:sz w:val="24"/>
          <w:szCs w:val="24"/>
        </w:rPr>
      </w:pPr>
      <w:sdt>
        <w:sdtPr>
          <w:rPr>
            <w:rFonts w:ascii="PT Astra Sans" w:hAnsi="PT Astra Sans" w:cs="Tahoma"/>
            <w:b/>
            <w:sz w:val="24"/>
            <w:szCs w:val="24"/>
          </w:rPr>
          <w:alias w:val="Вступительное обращение "/>
          <w:tag w:val="Вступительное обращение "/>
          <w:id w:val="448049630"/>
          <w:placeholder>
            <w:docPart w:val="A005BB7AF27044D6BF6037991CAA29A9"/>
          </w:placeholder>
          <w:comboBox>
            <w:listItem w:value="Выберите элемент."/>
            <w:listItem w:displayText="Уважаемый" w:value="Уважаемый"/>
            <w:listItem w:displayText="Уважаемая" w:value="Уважаемая"/>
            <w:listItem w:displayText="Уважаемые" w:value="Уважаемые"/>
          </w:comboBox>
        </w:sdtPr>
        <w:sdtEndPr/>
        <w:sdtContent>
          <w:r w:rsidR="003B682C">
            <w:rPr>
              <w:rFonts w:ascii="PT Astra Sans" w:hAnsi="PT Astra Sans" w:cs="Tahoma"/>
              <w:b/>
              <w:sz w:val="24"/>
              <w:szCs w:val="24"/>
            </w:rPr>
            <w:t>Уважаемая</w:t>
          </w:r>
        </w:sdtContent>
      </w:sdt>
      <w:r w:rsidR="00180E04" w:rsidRPr="00CA34B9">
        <w:rPr>
          <w:rFonts w:ascii="PT Astra Sans" w:hAnsi="PT Astra Sans" w:cs="Tahoma"/>
          <w:b/>
          <w:sz w:val="24"/>
          <w:szCs w:val="24"/>
        </w:rPr>
        <w:t xml:space="preserve"> </w:t>
      </w:r>
      <w:r w:rsidR="003B682C" w:rsidRPr="003B682C">
        <w:rPr>
          <w:rFonts w:ascii="PT Astra Sans" w:hAnsi="PT Astra Sans" w:cs="Tahoma"/>
          <w:b/>
          <w:sz w:val="24"/>
          <w:szCs w:val="24"/>
        </w:rPr>
        <w:t>Ольга Ивановна</w:t>
      </w:r>
      <w:r w:rsidR="00CB7BF9" w:rsidRPr="00CA34B9">
        <w:rPr>
          <w:rFonts w:ascii="PT Astra Sans" w:hAnsi="PT Astra Sans" w:cs="Tahoma"/>
          <w:b/>
          <w:sz w:val="24"/>
          <w:szCs w:val="24"/>
        </w:rPr>
        <w:t>!</w:t>
      </w:r>
    </w:p>
    <w:p w14:paraId="03E3C64E" w14:textId="55439037" w:rsidR="00DE1643" w:rsidRDefault="00C32DB9" w:rsidP="009E6A04">
      <w:pPr>
        <w:spacing w:before="120" w:after="0"/>
        <w:ind w:firstLine="709"/>
        <w:rPr>
          <w:rFonts w:ascii="PT Astra Sans" w:hAnsi="PT Astra Sans" w:cs="Tahoma"/>
          <w:sz w:val="24"/>
          <w:szCs w:val="24"/>
        </w:rPr>
      </w:pPr>
      <w:r>
        <w:rPr>
          <w:rFonts w:ascii="PT Astra Sans" w:hAnsi="PT Astra Sans" w:cs="Tahoma"/>
          <w:sz w:val="24"/>
          <w:szCs w:val="24"/>
        </w:rPr>
        <w:t xml:space="preserve">Настоящим письмом направляем </w:t>
      </w:r>
      <w:r w:rsidR="003B682C" w:rsidRPr="00DD045E">
        <w:rPr>
          <w:rFonts w:ascii="PT Astra Sans" w:hAnsi="PT Astra Sans" w:cs="Tahoma"/>
          <w:sz w:val="24"/>
          <w:szCs w:val="24"/>
        </w:rPr>
        <w:t>технико-коммерческое предложение</w:t>
      </w:r>
      <w:r w:rsidR="003B682C">
        <w:rPr>
          <w:rFonts w:ascii="PT Astra Sans" w:hAnsi="PT Astra Sans" w:cs="Tahoma"/>
          <w:sz w:val="24"/>
          <w:szCs w:val="24"/>
        </w:rPr>
        <w:t xml:space="preserve"> </w:t>
      </w:r>
      <w:r w:rsidR="009E6A04">
        <w:rPr>
          <w:rFonts w:ascii="PT Astra Sans" w:hAnsi="PT Astra Sans" w:cs="Tahoma"/>
          <w:sz w:val="24"/>
          <w:szCs w:val="24"/>
        </w:rPr>
        <w:br/>
      </w:r>
      <w:r w:rsidR="003B682C">
        <w:rPr>
          <w:rFonts w:ascii="PT Astra Sans" w:hAnsi="PT Astra Sans" w:cs="Tahoma"/>
          <w:sz w:val="24"/>
          <w:szCs w:val="24"/>
        </w:rPr>
        <w:t xml:space="preserve">на </w:t>
      </w:r>
      <w:r w:rsidR="0036035D">
        <w:rPr>
          <w:rFonts w:ascii="PT Astra Sans" w:hAnsi="PT Astra Sans" w:cs="Tahoma"/>
          <w:sz w:val="24"/>
          <w:szCs w:val="24"/>
        </w:rPr>
        <w:t>выполнение работ</w:t>
      </w:r>
      <w:r w:rsidR="00F963A0" w:rsidRPr="009105CF">
        <w:rPr>
          <w:rFonts w:ascii="PT Astra Sans" w:hAnsi="PT Astra Sans" w:cs="Tahoma"/>
          <w:sz w:val="24"/>
          <w:szCs w:val="24"/>
        </w:rPr>
        <w:t xml:space="preserve"> и</w:t>
      </w:r>
      <w:r w:rsidR="0036035D">
        <w:rPr>
          <w:rFonts w:ascii="PT Astra Sans" w:hAnsi="PT Astra Sans" w:cs="Tahoma"/>
          <w:sz w:val="24"/>
          <w:szCs w:val="24"/>
        </w:rPr>
        <w:t xml:space="preserve"> оказани</w:t>
      </w:r>
      <w:r w:rsidR="000B6764">
        <w:rPr>
          <w:rFonts w:ascii="PT Astra Sans" w:hAnsi="PT Astra Sans" w:cs="Tahoma"/>
          <w:sz w:val="24"/>
          <w:szCs w:val="24"/>
        </w:rPr>
        <w:t>е</w:t>
      </w:r>
      <w:r w:rsidR="00F963A0" w:rsidRPr="009105CF">
        <w:rPr>
          <w:rFonts w:ascii="PT Astra Sans" w:hAnsi="PT Astra Sans" w:cs="Tahoma"/>
          <w:sz w:val="24"/>
          <w:szCs w:val="24"/>
        </w:rPr>
        <w:t xml:space="preserve"> услуги </w:t>
      </w:r>
      <w:r w:rsidR="003B682C">
        <w:rPr>
          <w:rFonts w:ascii="PT Astra Sans" w:hAnsi="PT Astra Sans" w:cs="Tahoma"/>
          <w:sz w:val="24"/>
          <w:szCs w:val="24"/>
        </w:rPr>
        <w:t xml:space="preserve">в рамках </w:t>
      </w:r>
      <w:r w:rsidR="003B682C" w:rsidRPr="003B682C">
        <w:rPr>
          <w:rFonts w:ascii="PT Astra Sans" w:hAnsi="PT Astra Sans" w:cs="Tahoma"/>
          <w:sz w:val="24"/>
          <w:szCs w:val="24"/>
        </w:rPr>
        <w:t>ПРИБ 2026-2030</w:t>
      </w:r>
      <w:r w:rsidR="003B682C">
        <w:rPr>
          <w:rFonts w:ascii="PT Astra Sans" w:hAnsi="PT Astra Sans" w:cs="Tahoma"/>
          <w:sz w:val="24"/>
          <w:szCs w:val="24"/>
        </w:rPr>
        <w:t>.</w:t>
      </w:r>
      <w:r w:rsidR="003B682C" w:rsidRPr="003B682C">
        <w:rPr>
          <w:rFonts w:ascii="PT Astra Sans" w:hAnsi="PT Astra Sans" w:cs="Tahoma"/>
          <w:sz w:val="24"/>
          <w:szCs w:val="24"/>
        </w:rPr>
        <w:t xml:space="preserve"> </w:t>
      </w:r>
    </w:p>
    <w:p w14:paraId="344B9DC6" w14:textId="77777777" w:rsidR="00F963A0" w:rsidRPr="009105CF" w:rsidRDefault="00F963A0" w:rsidP="009E6A04">
      <w:pPr>
        <w:spacing w:before="120" w:after="0"/>
        <w:ind w:firstLine="709"/>
        <w:rPr>
          <w:rFonts w:ascii="PT Astra Sans" w:hAnsi="PT Astra Sans" w:cs="Tahoma"/>
          <w:sz w:val="24"/>
          <w:szCs w:val="24"/>
        </w:rPr>
      </w:pPr>
      <w:r w:rsidRPr="009105CF">
        <w:rPr>
          <w:rFonts w:ascii="PT Astra Sans" w:hAnsi="PT Astra Sans" w:cs="Tahoma"/>
          <w:sz w:val="24"/>
          <w:szCs w:val="24"/>
        </w:rPr>
        <w:t xml:space="preserve">Стоимость работ и услуг представлена в приложении. </w:t>
      </w:r>
    </w:p>
    <w:p w14:paraId="00688523" w14:textId="1C006F2A" w:rsidR="00DE1643" w:rsidRPr="00A016B5" w:rsidRDefault="00DE1643" w:rsidP="009E6A04">
      <w:pPr>
        <w:pStyle w:val="ae"/>
        <w:spacing w:before="120" w:after="0"/>
        <w:ind w:left="0" w:firstLine="709"/>
        <w:contextualSpacing w:val="0"/>
        <w:rPr>
          <w:rFonts w:ascii="PT Astra Sans" w:hAnsi="PT Astra Sans" w:cs="Tahoma"/>
          <w:sz w:val="24"/>
          <w:szCs w:val="24"/>
        </w:rPr>
      </w:pPr>
      <w:r w:rsidRPr="00A016B5">
        <w:rPr>
          <w:rFonts w:ascii="PT Astra Sans" w:hAnsi="PT Astra Sans" w:cs="Tahoma"/>
          <w:sz w:val="24"/>
          <w:szCs w:val="24"/>
        </w:rPr>
        <w:t xml:space="preserve">Обращаем вниманием, что строительно-монтажные работы организуются силами </w:t>
      </w:r>
      <w:r w:rsidR="00116005" w:rsidRPr="00A016B5">
        <w:rPr>
          <w:rFonts w:ascii="PT Astra Sans" w:hAnsi="PT Astra Sans" w:cs="Tahoma"/>
          <w:sz w:val="24"/>
          <w:szCs w:val="24"/>
        </w:rPr>
        <w:t>АО «</w:t>
      </w:r>
      <w:r w:rsidR="00F963A0" w:rsidRPr="00122F1B">
        <w:rPr>
          <w:rFonts w:ascii="PT Astra Sans" w:hAnsi="PT Astra Sans" w:cs="Tahoma"/>
          <w:bCs/>
          <w:sz w:val="24"/>
        </w:rPr>
        <w:t>Петербургская сбытовая компания</w:t>
      </w:r>
      <w:r w:rsidR="00116005" w:rsidRPr="00A016B5">
        <w:rPr>
          <w:rFonts w:ascii="PT Astra Sans" w:hAnsi="PT Astra Sans" w:cs="Tahoma"/>
          <w:sz w:val="24"/>
          <w:szCs w:val="24"/>
        </w:rPr>
        <w:t>»</w:t>
      </w:r>
      <w:r w:rsidRPr="00A016B5">
        <w:rPr>
          <w:rFonts w:ascii="PT Astra Sans" w:hAnsi="PT Astra Sans" w:cs="Tahoma"/>
          <w:sz w:val="24"/>
          <w:szCs w:val="24"/>
        </w:rPr>
        <w:t xml:space="preserve">. Бюджетная оценка приведена индикативно </w:t>
      </w:r>
      <w:r w:rsidR="009E6A04">
        <w:rPr>
          <w:rFonts w:ascii="PT Astra Sans" w:hAnsi="PT Astra Sans" w:cs="Tahoma"/>
          <w:sz w:val="24"/>
          <w:szCs w:val="24"/>
        </w:rPr>
        <w:br/>
      </w:r>
      <w:r w:rsidRPr="00A016B5">
        <w:rPr>
          <w:rFonts w:ascii="PT Astra Sans" w:hAnsi="PT Astra Sans" w:cs="Tahoma"/>
          <w:sz w:val="24"/>
          <w:szCs w:val="24"/>
        </w:rPr>
        <w:t xml:space="preserve">с целью формирования бюджета на соответствующие работы. </w:t>
      </w:r>
    </w:p>
    <w:p w14:paraId="02CCFD33" w14:textId="57B56849" w:rsidR="00DE1643" w:rsidRPr="00A016B5" w:rsidRDefault="00DE1643" w:rsidP="009E6A04">
      <w:pPr>
        <w:spacing w:before="120" w:after="0"/>
        <w:ind w:firstLine="709"/>
        <w:rPr>
          <w:rFonts w:ascii="PT Astra Sans" w:hAnsi="PT Astra Sans" w:cs="Tahoma"/>
          <w:sz w:val="24"/>
          <w:szCs w:val="24"/>
        </w:rPr>
      </w:pPr>
      <w:r w:rsidRPr="00A016B5">
        <w:rPr>
          <w:rFonts w:ascii="PT Astra Sans" w:hAnsi="PT Astra Sans" w:cs="Tahoma"/>
          <w:sz w:val="24"/>
          <w:szCs w:val="24"/>
        </w:rPr>
        <w:t xml:space="preserve">Данное предложение не является офертой (в соответствии со ст. 435 ГК РФ) </w:t>
      </w:r>
      <w:r w:rsidR="009E6A04">
        <w:rPr>
          <w:rFonts w:ascii="PT Astra Sans" w:hAnsi="PT Astra Sans" w:cs="Tahoma"/>
          <w:sz w:val="24"/>
          <w:szCs w:val="24"/>
        </w:rPr>
        <w:br/>
      </w:r>
      <w:r w:rsidRPr="00A016B5">
        <w:rPr>
          <w:rFonts w:ascii="PT Astra Sans" w:hAnsi="PT Astra Sans" w:cs="Tahoma"/>
          <w:sz w:val="24"/>
          <w:szCs w:val="24"/>
        </w:rPr>
        <w:t xml:space="preserve">и не влечет за собой обязательств ООО «БизКомм» по заключению договора на условиях настоящего предложения. Окончательная стоимость и сроки выполнения работ фиксируются в договоре. При изменении сценарных условий стоимость данного предложения может быть пересмотрена. </w:t>
      </w:r>
    </w:p>
    <w:p w14:paraId="6B9D5C88" w14:textId="74BB7344" w:rsidR="00BF1F66" w:rsidRDefault="00BF1F66" w:rsidP="009E6A04">
      <w:pPr>
        <w:spacing w:before="120" w:after="0"/>
        <w:ind w:firstLine="709"/>
        <w:rPr>
          <w:rFonts w:ascii="PT Astra Sans" w:hAnsi="PT Astra Sans" w:cs="Tahoma"/>
          <w:sz w:val="24"/>
          <w:szCs w:val="24"/>
        </w:rPr>
      </w:pPr>
      <w:r w:rsidRPr="00A016B5">
        <w:rPr>
          <w:rFonts w:ascii="PT Astra Sans" w:hAnsi="PT Astra Sans" w:cs="Tahoma"/>
          <w:sz w:val="24"/>
          <w:szCs w:val="24"/>
        </w:rPr>
        <w:t xml:space="preserve">Срок действия ценового предложения – до </w:t>
      </w:r>
      <w:r w:rsidR="00E54479" w:rsidRPr="00A016B5">
        <w:rPr>
          <w:rFonts w:ascii="PT Astra Sans" w:hAnsi="PT Astra Sans" w:cs="Tahoma"/>
          <w:sz w:val="24"/>
          <w:szCs w:val="24"/>
        </w:rPr>
        <w:t>31</w:t>
      </w:r>
      <w:r w:rsidRPr="00A016B5">
        <w:rPr>
          <w:rFonts w:ascii="PT Astra Sans" w:hAnsi="PT Astra Sans" w:cs="Tahoma"/>
          <w:sz w:val="24"/>
          <w:szCs w:val="24"/>
        </w:rPr>
        <w:t>.</w:t>
      </w:r>
      <w:r w:rsidR="00E54479" w:rsidRPr="00A016B5">
        <w:rPr>
          <w:rFonts w:ascii="PT Astra Sans" w:hAnsi="PT Astra Sans" w:cs="Tahoma"/>
          <w:sz w:val="24"/>
          <w:szCs w:val="24"/>
        </w:rPr>
        <w:t>12</w:t>
      </w:r>
      <w:r w:rsidRPr="00A016B5">
        <w:rPr>
          <w:rFonts w:ascii="PT Astra Sans" w:hAnsi="PT Astra Sans" w:cs="Tahoma"/>
          <w:sz w:val="24"/>
          <w:szCs w:val="24"/>
        </w:rPr>
        <w:t>.20</w:t>
      </w:r>
      <w:r w:rsidR="0036035D">
        <w:rPr>
          <w:rFonts w:ascii="PT Astra Sans" w:hAnsi="PT Astra Sans" w:cs="Tahoma"/>
          <w:sz w:val="24"/>
          <w:szCs w:val="24"/>
        </w:rPr>
        <w:t>30</w:t>
      </w:r>
      <w:r w:rsidRPr="00A016B5">
        <w:rPr>
          <w:rFonts w:ascii="PT Astra Sans" w:hAnsi="PT Astra Sans" w:cs="Tahoma"/>
          <w:sz w:val="24"/>
          <w:szCs w:val="24"/>
        </w:rPr>
        <w:t>.</w:t>
      </w:r>
    </w:p>
    <w:p w14:paraId="3AC21D2F" w14:textId="60980692" w:rsidR="0036035D" w:rsidRPr="009105CF" w:rsidRDefault="0036035D" w:rsidP="009E6A04">
      <w:pPr>
        <w:tabs>
          <w:tab w:val="left" w:pos="709"/>
        </w:tabs>
        <w:spacing w:before="120" w:after="0"/>
        <w:rPr>
          <w:rFonts w:ascii="PT Astra Sans" w:hAnsi="PT Astra Sans" w:cs="Tahoma"/>
          <w:sz w:val="24"/>
          <w:szCs w:val="24"/>
        </w:rPr>
      </w:pPr>
      <w:r w:rsidRPr="009105CF">
        <w:rPr>
          <w:rFonts w:ascii="PT Astra Sans" w:hAnsi="PT Astra Sans" w:cs="Tahoma"/>
          <w:sz w:val="24"/>
          <w:szCs w:val="24"/>
        </w:rPr>
        <w:t>Приложени</w:t>
      </w:r>
      <w:r>
        <w:rPr>
          <w:rFonts w:ascii="PT Astra Sans" w:hAnsi="PT Astra Sans" w:cs="Tahoma"/>
          <w:sz w:val="24"/>
          <w:szCs w:val="24"/>
        </w:rPr>
        <w:t>е</w:t>
      </w:r>
      <w:r w:rsidRPr="009105CF">
        <w:rPr>
          <w:rFonts w:ascii="PT Astra Sans" w:hAnsi="PT Astra Sans" w:cs="Tahoma"/>
          <w:sz w:val="24"/>
          <w:szCs w:val="24"/>
        </w:rPr>
        <w:t xml:space="preserve">: состав и </w:t>
      </w:r>
      <w:r w:rsidRPr="0053571D">
        <w:rPr>
          <w:rFonts w:ascii="PT Astra Sans" w:hAnsi="PT Astra Sans" w:cs="Tahoma"/>
          <w:sz w:val="24"/>
          <w:szCs w:val="24"/>
        </w:rPr>
        <w:t>стоимость работ, услуг на 1 л. в 1 экз.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3"/>
        <w:gridCol w:w="2784"/>
        <w:gridCol w:w="3197"/>
      </w:tblGrid>
      <w:tr w:rsidR="00DF6390" w:rsidRPr="00CA34B9" w14:paraId="527B2D4D" w14:textId="77777777" w:rsidTr="00AB1109">
        <w:trPr>
          <w:trHeight w:val="1016"/>
        </w:trPr>
        <w:tc>
          <w:tcPr>
            <w:tcW w:w="3373" w:type="dxa"/>
            <w:hideMark/>
          </w:tcPr>
          <w:p w14:paraId="37C66327" w14:textId="053B4EF5" w:rsidR="00DF6390" w:rsidRPr="00CA34B9" w:rsidRDefault="00DF6390" w:rsidP="00DF28E6">
            <w:pPr>
              <w:spacing w:before="720"/>
              <w:jc w:val="left"/>
              <w:rPr>
                <w:rFonts w:ascii="PT Astra Sans" w:hAnsi="PT Astra Sans" w:cs="Tahoma"/>
                <w:b/>
                <w:sz w:val="24"/>
                <w:szCs w:val="24"/>
              </w:rPr>
            </w:pPr>
            <w:r w:rsidRPr="00CA34B9">
              <w:rPr>
                <w:rFonts w:ascii="PT Astra Sans" w:hAnsi="PT Astra Sans"/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2784" w:type="dxa"/>
          </w:tcPr>
          <w:p w14:paraId="1AB7B750" w14:textId="1D9E677C" w:rsidR="00DF6390" w:rsidRPr="00CA34B9" w:rsidRDefault="00DF6390" w:rsidP="00DF6390">
            <w:pPr>
              <w:spacing w:before="600"/>
              <w:jc w:val="right"/>
              <w:rPr>
                <w:rFonts w:ascii="PT Astra Sans" w:hAnsi="PT Astra Sans" w:cs="Tahoma"/>
                <w:b/>
                <w:sz w:val="24"/>
                <w:szCs w:val="24"/>
              </w:rPr>
            </w:pPr>
          </w:p>
        </w:tc>
        <w:tc>
          <w:tcPr>
            <w:tcW w:w="3197" w:type="dxa"/>
            <w:vAlign w:val="bottom"/>
            <w:hideMark/>
          </w:tcPr>
          <w:p w14:paraId="50D690BB" w14:textId="60F4AF7A" w:rsidR="00DF6390" w:rsidRPr="00CA34B9" w:rsidRDefault="00DF6390" w:rsidP="00DF6390">
            <w:pPr>
              <w:spacing w:before="600"/>
              <w:jc w:val="right"/>
              <w:rPr>
                <w:rFonts w:ascii="PT Astra Sans" w:hAnsi="PT Astra Sans" w:cs="Tahoma"/>
                <w:b/>
                <w:sz w:val="24"/>
                <w:szCs w:val="24"/>
              </w:rPr>
            </w:pPr>
            <w:r w:rsidRPr="00CA34B9">
              <w:rPr>
                <w:rFonts w:ascii="PT Astra Sans" w:hAnsi="PT Astra Sans"/>
                <w:b/>
                <w:sz w:val="24"/>
                <w:szCs w:val="24"/>
              </w:rPr>
              <w:t>Е.А. Одинцов</w:t>
            </w:r>
          </w:p>
        </w:tc>
      </w:tr>
    </w:tbl>
    <w:p w14:paraId="5A85B4DE" w14:textId="67D25FCF" w:rsidR="009D0197" w:rsidRDefault="009D0197" w:rsidP="009D0197">
      <w:pPr>
        <w:spacing w:after="0"/>
        <w:rPr>
          <w:rFonts w:ascii="PT Astra Sans" w:hAnsi="PT Astra Sans" w:cs="Tahoma"/>
        </w:rPr>
      </w:pPr>
    </w:p>
    <w:p w14:paraId="0CB27D9E" w14:textId="3689BBB7" w:rsidR="0036035D" w:rsidRDefault="0036035D" w:rsidP="009D0197">
      <w:pPr>
        <w:spacing w:after="0"/>
        <w:rPr>
          <w:rFonts w:ascii="PT Astra Sans" w:hAnsi="PT Astra Sans" w:cs="Tahoma"/>
        </w:rPr>
      </w:pPr>
    </w:p>
    <w:p w14:paraId="5CF3207D" w14:textId="76324069" w:rsidR="0036035D" w:rsidRDefault="0036035D" w:rsidP="009D0197">
      <w:pPr>
        <w:spacing w:after="0"/>
        <w:rPr>
          <w:rFonts w:ascii="PT Astra Sans" w:hAnsi="PT Astra Sans" w:cs="Tahoma"/>
        </w:rPr>
      </w:pPr>
    </w:p>
    <w:p w14:paraId="00DDF6A8" w14:textId="5E4C3DE8" w:rsidR="0036035D" w:rsidRDefault="0036035D" w:rsidP="009D0197">
      <w:pPr>
        <w:spacing w:after="0"/>
        <w:rPr>
          <w:rFonts w:ascii="PT Astra Sans" w:hAnsi="PT Astra Sans" w:cs="Tahoma"/>
        </w:rPr>
      </w:pPr>
    </w:p>
    <w:p w14:paraId="2DEFD3F0" w14:textId="64A25748" w:rsidR="0036035D" w:rsidRDefault="0036035D" w:rsidP="009D0197">
      <w:pPr>
        <w:spacing w:after="0"/>
        <w:rPr>
          <w:rFonts w:ascii="PT Astra Sans" w:hAnsi="PT Astra Sans" w:cs="Tahoma"/>
        </w:rPr>
      </w:pPr>
    </w:p>
    <w:p w14:paraId="42FB4EBB" w14:textId="3E083327" w:rsidR="0036035D" w:rsidRDefault="0036035D" w:rsidP="009D0197">
      <w:pPr>
        <w:spacing w:after="0"/>
        <w:rPr>
          <w:rFonts w:ascii="PT Astra Sans" w:hAnsi="PT Astra Sans" w:cs="Tahoma"/>
        </w:rPr>
      </w:pPr>
    </w:p>
    <w:p w14:paraId="5B9F2320" w14:textId="0313792A" w:rsidR="0036035D" w:rsidRDefault="0036035D" w:rsidP="009D0197">
      <w:pPr>
        <w:spacing w:after="0"/>
        <w:rPr>
          <w:rFonts w:ascii="PT Astra Sans" w:hAnsi="PT Astra Sans" w:cs="Tahoma"/>
        </w:rPr>
      </w:pPr>
    </w:p>
    <w:p w14:paraId="1D1C015F" w14:textId="566D6D6F" w:rsidR="0036035D" w:rsidRDefault="0036035D" w:rsidP="009D0197">
      <w:pPr>
        <w:spacing w:after="0"/>
        <w:rPr>
          <w:rFonts w:ascii="PT Astra Sans" w:hAnsi="PT Astra Sans" w:cs="Tahoma"/>
        </w:rPr>
      </w:pPr>
    </w:p>
    <w:p w14:paraId="3F0C1696" w14:textId="4DCB5B79" w:rsidR="0036035D" w:rsidRDefault="0036035D" w:rsidP="009D0197">
      <w:pPr>
        <w:spacing w:after="0"/>
        <w:rPr>
          <w:rFonts w:ascii="PT Astra Sans" w:hAnsi="PT Astra Sans" w:cs="Tahoma"/>
        </w:rPr>
      </w:pPr>
    </w:p>
    <w:p w14:paraId="0D8108C7" w14:textId="2A3A6946" w:rsidR="0036035D" w:rsidRDefault="0036035D" w:rsidP="009D0197">
      <w:pPr>
        <w:spacing w:after="0"/>
        <w:rPr>
          <w:rFonts w:ascii="PT Astra Sans" w:hAnsi="PT Astra Sans" w:cs="Tahoma"/>
        </w:rPr>
      </w:pPr>
    </w:p>
    <w:p w14:paraId="2FDBE740" w14:textId="3B7737AF" w:rsidR="009E6A04" w:rsidRDefault="009E6A04" w:rsidP="009D0197">
      <w:pPr>
        <w:spacing w:after="0"/>
        <w:rPr>
          <w:rFonts w:ascii="PT Astra Sans" w:hAnsi="PT Astra Sans" w:cs="Tahoma"/>
        </w:rPr>
      </w:pPr>
    </w:p>
    <w:p w14:paraId="3E8F7C48" w14:textId="219FB564" w:rsidR="0036035D" w:rsidRDefault="0036035D" w:rsidP="009D0197">
      <w:pPr>
        <w:spacing w:after="0"/>
        <w:rPr>
          <w:rFonts w:ascii="PT Astra Sans" w:hAnsi="PT Astra Sans" w:cs="Tahoma"/>
        </w:rPr>
      </w:pPr>
    </w:p>
    <w:p w14:paraId="06FE9200" w14:textId="6F33C737" w:rsidR="0036035D" w:rsidRDefault="0036035D" w:rsidP="009D0197">
      <w:pPr>
        <w:spacing w:after="0"/>
        <w:rPr>
          <w:rFonts w:ascii="PT Astra Sans" w:hAnsi="PT Astra Sans" w:cs="Tahoma"/>
        </w:rPr>
      </w:pPr>
    </w:p>
    <w:p w14:paraId="306E722E" w14:textId="77777777" w:rsidR="0036035D" w:rsidRPr="00CA34B9" w:rsidRDefault="0036035D" w:rsidP="009D0197">
      <w:pPr>
        <w:spacing w:after="0"/>
        <w:rPr>
          <w:rFonts w:ascii="PT Astra Sans" w:hAnsi="PT Astra Sans" w:cs="Tahoma"/>
        </w:rPr>
      </w:pPr>
    </w:p>
    <w:p w14:paraId="03BC9366" w14:textId="77777777" w:rsidR="00753F2A" w:rsidRPr="001349F9" w:rsidRDefault="00753F2A" w:rsidP="00753F2A">
      <w:pPr>
        <w:spacing w:after="0"/>
        <w:rPr>
          <w:rFonts w:ascii="PT Astra Sans" w:hAnsi="PT Astra Sans" w:cs="Tahoma"/>
        </w:rPr>
      </w:pPr>
      <w:r w:rsidRPr="001349F9">
        <w:rPr>
          <w:rFonts w:ascii="PT Astra Sans" w:hAnsi="PT Astra Sans" w:cs="Tahoma"/>
        </w:rPr>
        <w:t>В.А. Звонаренко</w:t>
      </w:r>
    </w:p>
    <w:p w14:paraId="59A05612" w14:textId="679FFCCE" w:rsidR="005F6251" w:rsidRPr="006D5120" w:rsidRDefault="00753F2A" w:rsidP="00753F2A">
      <w:pPr>
        <w:spacing w:after="0"/>
        <w:rPr>
          <w:rFonts w:ascii="Liberation Serif" w:hAnsi="Liberation Serif" w:cs="Liberation Serif"/>
          <w:szCs w:val="28"/>
        </w:rPr>
      </w:pPr>
      <w:r w:rsidRPr="001349F9">
        <w:rPr>
          <w:rFonts w:ascii="PT Astra Sans" w:hAnsi="PT Astra Sans" w:cs="Tahoma"/>
        </w:rPr>
        <w:t>+7 (937) 767-98</w:t>
      </w:r>
      <w:r w:rsidR="009E6A04">
        <w:rPr>
          <w:rFonts w:ascii="PT Astra Sans" w:hAnsi="PT Astra Sans" w:cs="Tahoma"/>
        </w:rPr>
        <w:t>-</w:t>
      </w:r>
      <w:bookmarkStart w:id="0" w:name="_GoBack"/>
      <w:bookmarkEnd w:id="0"/>
      <w:r w:rsidRPr="001349F9">
        <w:rPr>
          <w:rFonts w:ascii="PT Astra Sans" w:hAnsi="PT Astra Sans" w:cs="Tahoma"/>
        </w:rPr>
        <w:t>87</w:t>
      </w:r>
    </w:p>
    <w:sectPr w:rsidR="005F6251" w:rsidRPr="006D5120" w:rsidSect="00476ED2">
      <w:headerReference w:type="default" r:id="rId9"/>
      <w:pgSz w:w="11906" w:h="16838" w:code="9"/>
      <w:pgMar w:top="1134" w:right="851" w:bottom="1134" w:left="1701" w:header="567" w:footer="56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E96D0" w14:textId="77777777" w:rsidR="00DA440E" w:rsidRDefault="00DA440E" w:rsidP="0075585C">
      <w:pPr>
        <w:spacing w:after="0"/>
      </w:pPr>
      <w:r>
        <w:separator/>
      </w:r>
    </w:p>
  </w:endnote>
  <w:endnote w:type="continuationSeparator" w:id="0">
    <w:p w14:paraId="57D96643" w14:textId="77777777" w:rsidR="00DA440E" w:rsidRDefault="00DA440E" w:rsidP="007558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B413EF" w14:textId="77777777" w:rsidR="00DA440E" w:rsidRDefault="00DA440E" w:rsidP="0075585C">
      <w:pPr>
        <w:spacing w:after="0"/>
      </w:pPr>
      <w:r>
        <w:separator/>
      </w:r>
    </w:p>
  </w:footnote>
  <w:footnote w:type="continuationSeparator" w:id="0">
    <w:p w14:paraId="208C683A" w14:textId="77777777" w:rsidR="00DA440E" w:rsidRDefault="00DA440E" w:rsidP="007558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7084380"/>
      <w:docPartObj>
        <w:docPartGallery w:val="Page Numbers (Top of Page)"/>
        <w:docPartUnique/>
      </w:docPartObj>
    </w:sdtPr>
    <w:sdtEndPr/>
    <w:sdtContent>
      <w:p w14:paraId="20ADDE1C" w14:textId="0D02B21A" w:rsidR="008538C4" w:rsidRDefault="008538C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A04">
          <w:rPr>
            <w:noProof/>
          </w:rPr>
          <w:t>2</w:t>
        </w:r>
        <w:r>
          <w:fldChar w:fldCharType="end"/>
        </w:r>
      </w:p>
    </w:sdtContent>
  </w:sdt>
  <w:p w14:paraId="20C63D61" w14:textId="34F38BFD" w:rsidR="00EA0FC8" w:rsidRPr="008538C4" w:rsidRDefault="00EA0FC8" w:rsidP="008538C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A2DFA"/>
    <w:multiLevelType w:val="multilevel"/>
    <w:tmpl w:val="DE40BF40"/>
    <w:lvl w:ilvl="0">
      <w:start w:val="1"/>
      <w:numFmt w:val="bullet"/>
      <w:pStyle w:val="a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644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211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31863DF"/>
    <w:multiLevelType w:val="hybridMultilevel"/>
    <w:tmpl w:val="57221B4C"/>
    <w:lvl w:ilvl="0" w:tplc="50E6EC4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89A327A"/>
    <w:multiLevelType w:val="hybridMultilevel"/>
    <w:tmpl w:val="540232C0"/>
    <w:lvl w:ilvl="0" w:tplc="DD34D0F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20568"/>
    <w:multiLevelType w:val="hybridMultilevel"/>
    <w:tmpl w:val="46A4635A"/>
    <w:lvl w:ilvl="0" w:tplc="50E6EC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B11D3"/>
    <w:multiLevelType w:val="hybridMultilevel"/>
    <w:tmpl w:val="6B004E92"/>
    <w:lvl w:ilvl="0" w:tplc="9B50EDC2">
      <w:start w:val="1"/>
      <w:numFmt w:val="decimal"/>
      <w:lvlText w:val="%1."/>
      <w:lvlJc w:val="left"/>
      <w:pPr>
        <w:ind w:left="1429" w:hanging="360"/>
      </w:pPr>
      <w:rPr>
        <w:rFonts w:ascii="PT Astra Sans" w:eastAsiaTheme="minorHAnsi" w:hAnsi="PT Astra Sans" w:cs="Tahom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EA26270"/>
    <w:multiLevelType w:val="hybridMultilevel"/>
    <w:tmpl w:val="3A4CC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70ABE"/>
    <w:multiLevelType w:val="hybridMultilevel"/>
    <w:tmpl w:val="A8EA937C"/>
    <w:lvl w:ilvl="0" w:tplc="50E6EC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8E3740"/>
    <w:multiLevelType w:val="hybridMultilevel"/>
    <w:tmpl w:val="C5BC503C"/>
    <w:lvl w:ilvl="0" w:tplc="50E6EC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F772982"/>
    <w:multiLevelType w:val="hybridMultilevel"/>
    <w:tmpl w:val="2C4E0DAC"/>
    <w:lvl w:ilvl="0" w:tplc="50E6EC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AA66C4"/>
    <w:multiLevelType w:val="hybridMultilevel"/>
    <w:tmpl w:val="A6268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097704"/>
    <w:multiLevelType w:val="hybridMultilevel"/>
    <w:tmpl w:val="5D3AC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107931"/>
    <w:multiLevelType w:val="hybridMultilevel"/>
    <w:tmpl w:val="2E04B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A44862"/>
    <w:multiLevelType w:val="hybridMultilevel"/>
    <w:tmpl w:val="1DF81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E861A7"/>
    <w:multiLevelType w:val="hybridMultilevel"/>
    <w:tmpl w:val="D4125332"/>
    <w:lvl w:ilvl="0" w:tplc="0419000F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4" w15:restartNumberingAfterBreak="0">
    <w:nsid w:val="4D073A47"/>
    <w:multiLevelType w:val="hybridMultilevel"/>
    <w:tmpl w:val="DD26B5B2"/>
    <w:lvl w:ilvl="0" w:tplc="50E6EC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FC0346"/>
    <w:multiLevelType w:val="hybridMultilevel"/>
    <w:tmpl w:val="96B2ADE4"/>
    <w:lvl w:ilvl="0" w:tplc="50E6EC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34950DB"/>
    <w:multiLevelType w:val="hybridMultilevel"/>
    <w:tmpl w:val="2F2E717E"/>
    <w:lvl w:ilvl="0" w:tplc="50E6EC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1953DF"/>
    <w:multiLevelType w:val="hybridMultilevel"/>
    <w:tmpl w:val="B7585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D76DD8"/>
    <w:multiLevelType w:val="hybridMultilevel"/>
    <w:tmpl w:val="9752B6A2"/>
    <w:lvl w:ilvl="0" w:tplc="DD34D0F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466FC3"/>
    <w:multiLevelType w:val="hybridMultilevel"/>
    <w:tmpl w:val="9A80B4F6"/>
    <w:lvl w:ilvl="0" w:tplc="DD34D0F0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2A0332"/>
    <w:multiLevelType w:val="hybridMultilevel"/>
    <w:tmpl w:val="8E6A041A"/>
    <w:lvl w:ilvl="0" w:tplc="50E6EC4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2FC334A"/>
    <w:multiLevelType w:val="hybridMultilevel"/>
    <w:tmpl w:val="A6268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337F35"/>
    <w:multiLevelType w:val="hybridMultilevel"/>
    <w:tmpl w:val="DB98F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0D13EF"/>
    <w:multiLevelType w:val="hybridMultilevel"/>
    <w:tmpl w:val="DF566EBE"/>
    <w:lvl w:ilvl="0" w:tplc="50E6EC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A66BCD"/>
    <w:multiLevelType w:val="hybridMultilevel"/>
    <w:tmpl w:val="DDDE4FEE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5" w15:restartNumberingAfterBreak="0">
    <w:nsid w:val="7C103F34"/>
    <w:multiLevelType w:val="hybridMultilevel"/>
    <w:tmpl w:val="D916A29C"/>
    <w:lvl w:ilvl="0" w:tplc="50E6EC4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6" w15:restartNumberingAfterBreak="0">
    <w:nsid w:val="7D5E59BB"/>
    <w:multiLevelType w:val="hybridMultilevel"/>
    <w:tmpl w:val="D88CE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1"/>
  </w:num>
  <w:num w:numId="8">
    <w:abstractNumId w:val="20"/>
  </w:num>
  <w:num w:numId="9">
    <w:abstractNumId w:val="11"/>
  </w:num>
  <w:num w:numId="10">
    <w:abstractNumId w:val="16"/>
  </w:num>
  <w:num w:numId="11">
    <w:abstractNumId w:val="0"/>
  </w:num>
  <w:num w:numId="12">
    <w:abstractNumId w:val="26"/>
  </w:num>
  <w:num w:numId="13">
    <w:abstractNumId w:val="3"/>
  </w:num>
  <w:num w:numId="14">
    <w:abstractNumId w:val="8"/>
  </w:num>
  <w:num w:numId="15">
    <w:abstractNumId w:val="14"/>
  </w:num>
  <w:num w:numId="16">
    <w:abstractNumId w:val="6"/>
  </w:num>
  <w:num w:numId="17">
    <w:abstractNumId w:val="0"/>
  </w:num>
  <w:num w:numId="18">
    <w:abstractNumId w:val="0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2"/>
  </w:num>
  <w:num w:numId="22">
    <w:abstractNumId w:val="18"/>
  </w:num>
  <w:num w:numId="23">
    <w:abstractNumId w:val="12"/>
  </w:num>
  <w:num w:numId="24">
    <w:abstractNumId w:val="10"/>
  </w:num>
  <w:num w:numId="25">
    <w:abstractNumId w:val="21"/>
  </w:num>
  <w:num w:numId="26">
    <w:abstractNumId w:val="24"/>
  </w:num>
  <w:num w:numId="27">
    <w:abstractNumId w:val="22"/>
  </w:num>
  <w:num w:numId="28">
    <w:abstractNumId w:val="9"/>
  </w:num>
  <w:num w:numId="29">
    <w:abstractNumId w:val="17"/>
  </w:num>
  <w:num w:numId="30">
    <w:abstractNumId w:val="23"/>
  </w:num>
  <w:num w:numId="31">
    <w:abstractNumId w:val="15"/>
  </w:num>
  <w:num w:numId="32">
    <w:abstractNumId w:val="4"/>
  </w:num>
  <w:num w:numId="33">
    <w:abstractNumId w:val="13"/>
  </w:num>
  <w:num w:numId="34">
    <w:abstractNumId w:val="7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ocumentProtection w:edit="forms" w:enforcement="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584"/>
    <w:rsid w:val="00000EF0"/>
    <w:rsid w:val="00004FA9"/>
    <w:rsid w:val="00011594"/>
    <w:rsid w:val="00013624"/>
    <w:rsid w:val="00014AFF"/>
    <w:rsid w:val="00017737"/>
    <w:rsid w:val="00035244"/>
    <w:rsid w:val="0004106A"/>
    <w:rsid w:val="00045DF3"/>
    <w:rsid w:val="00050867"/>
    <w:rsid w:val="00064924"/>
    <w:rsid w:val="00064A56"/>
    <w:rsid w:val="0007022E"/>
    <w:rsid w:val="000742FE"/>
    <w:rsid w:val="0007440C"/>
    <w:rsid w:val="00084653"/>
    <w:rsid w:val="00087DA4"/>
    <w:rsid w:val="0009694A"/>
    <w:rsid w:val="000979EA"/>
    <w:rsid w:val="000A573B"/>
    <w:rsid w:val="000A5D80"/>
    <w:rsid w:val="000A73D0"/>
    <w:rsid w:val="000B6764"/>
    <w:rsid w:val="000C53CB"/>
    <w:rsid w:val="000D273C"/>
    <w:rsid w:val="000D43A6"/>
    <w:rsid w:val="00101E6B"/>
    <w:rsid w:val="0010228B"/>
    <w:rsid w:val="00113362"/>
    <w:rsid w:val="00116005"/>
    <w:rsid w:val="00123481"/>
    <w:rsid w:val="00127EF7"/>
    <w:rsid w:val="00130E16"/>
    <w:rsid w:val="001318B6"/>
    <w:rsid w:val="001324F6"/>
    <w:rsid w:val="001349F9"/>
    <w:rsid w:val="00141A83"/>
    <w:rsid w:val="00161309"/>
    <w:rsid w:val="00165A74"/>
    <w:rsid w:val="0017329B"/>
    <w:rsid w:val="00180E04"/>
    <w:rsid w:val="001838B8"/>
    <w:rsid w:val="00184544"/>
    <w:rsid w:val="00190A36"/>
    <w:rsid w:val="00196ACE"/>
    <w:rsid w:val="001A3C0E"/>
    <w:rsid w:val="001A701A"/>
    <w:rsid w:val="001A7DA5"/>
    <w:rsid w:val="001B0A59"/>
    <w:rsid w:val="001B10DD"/>
    <w:rsid w:val="001B3739"/>
    <w:rsid w:val="001D3F92"/>
    <w:rsid w:val="001D79E5"/>
    <w:rsid w:val="001E09AE"/>
    <w:rsid w:val="001E35DA"/>
    <w:rsid w:val="001E458C"/>
    <w:rsid w:val="001E726E"/>
    <w:rsid w:val="001F1062"/>
    <w:rsid w:val="001F13FD"/>
    <w:rsid w:val="00201445"/>
    <w:rsid w:val="00201B44"/>
    <w:rsid w:val="00211642"/>
    <w:rsid w:val="00220759"/>
    <w:rsid w:val="002257DE"/>
    <w:rsid w:val="0024350D"/>
    <w:rsid w:val="00247D9D"/>
    <w:rsid w:val="00252AF4"/>
    <w:rsid w:val="00254797"/>
    <w:rsid w:val="00255B82"/>
    <w:rsid w:val="002611B0"/>
    <w:rsid w:val="0026251A"/>
    <w:rsid w:val="0026531B"/>
    <w:rsid w:val="00267584"/>
    <w:rsid w:val="00285986"/>
    <w:rsid w:val="00296B74"/>
    <w:rsid w:val="002A0479"/>
    <w:rsid w:val="002B5C3E"/>
    <w:rsid w:val="002B7B58"/>
    <w:rsid w:val="002E544D"/>
    <w:rsid w:val="00312355"/>
    <w:rsid w:val="00316BEE"/>
    <w:rsid w:val="00324B1C"/>
    <w:rsid w:val="00325513"/>
    <w:rsid w:val="003274ED"/>
    <w:rsid w:val="00333375"/>
    <w:rsid w:val="00344CF1"/>
    <w:rsid w:val="00345CB7"/>
    <w:rsid w:val="003469D4"/>
    <w:rsid w:val="00346A5C"/>
    <w:rsid w:val="00346CAD"/>
    <w:rsid w:val="00346E33"/>
    <w:rsid w:val="00353CD1"/>
    <w:rsid w:val="00355236"/>
    <w:rsid w:val="0036035D"/>
    <w:rsid w:val="00363B9A"/>
    <w:rsid w:val="00372217"/>
    <w:rsid w:val="00376BB4"/>
    <w:rsid w:val="00381993"/>
    <w:rsid w:val="00383F54"/>
    <w:rsid w:val="003856FE"/>
    <w:rsid w:val="00387C59"/>
    <w:rsid w:val="00390F56"/>
    <w:rsid w:val="00391789"/>
    <w:rsid w:val="00393A43"/>
    <w:rsid w:val="003A2BD8"/>
    <w:rsid w:val="003A2E26"/>
    <w:rsid w:val="003A38E1"/>
    <w:rsid w:val="003A5DEB"/>
    <w:rsid w:val="003B2C56"/>
    <w:rsid w:val="003B682C"/>
    <w:rsid w:val="003C6D9B"/>
    <w:rsid w:val="003D2413"/>
    <w:rsid w:val="003D445A"/>
    <w:rsid w:val="003E21B7"/>
    <w:rsid w:val="003E3B6C"/>
    <w:rsid w:val="003F3ADB"/>
    <w:rsid w:val="003F7197"/>
    <w:rsid w:val="0040150B"/>
    <w:rsid w:val="00402609"/>
    <w:rsid w:val="00412174"/>
    <w:rsid w:val="00430A15"/>
    <w:rsid w:val="00432853"/>
    <w:rsid w:val="00441D8F"/>
    <w:rsid w:val="00450175"/>
    <w:rsid w:val="004555F2"/>
    <w:rsid w:val="00455650"/>
    <w:rsid w:val="00456583"/>
    <w:rsid w:val="00462FE5"/>
    <w:rsid w:val="00463E5C"/>
    <w:rsid w:val="0046480E"/>
    <w:rsid w:val="004735C4"/>
    <w:rsid w:val="00476ED2"/>
    <w:rsid w:val="004800AF"/>
    <w:rsid w:val="004919DA"/>
    <w:rsid w:val="00497D80"/>
    <w:rsid w:val="004A6247"/>
    <w:rsid w:val="004A7CAF"/>
    <w:rsid w:val="004B0BF5"/>
    <w:rsid w:val="004B5F52"/>
    <w:rsid w:val="004D7BBC"/>
    <w:rsid w:val="004E0CFF"/>
    <w:rsid w:val="004F4461"/>
    <w:rsid w:val="004F7C07"/>
    <w:rsid w:val="00501FBA"/>
    <w:rsid w:val="00510E34"/>
    <w:rsid w:val="00524AC0"/>
    <w:rsid w:val="00532755"/>
    <w:rsid w:val="00541C45"/>
    <w:rsid w:val="00545724"/>
    <w:rsid w:val="0055596F"/>
    <w:rsid w:val="00557BCD"/>
    <w:rsid w:val="00565FF4"/>
    <w:rsid w:val="00574FA9"/>
    <w:rsid w:val="00576464"/>
    <w:rsid w:val="00581CFE"/>
    <w:rsid w:val="00592380"/>
    <w:rsid w:val="00596549"/>
    <w:rsid w:val="005A31A9"/>
    <w:rsid w:val="005B237C"/>
    <w:rsid w:val="005B7D23"/>
    <w:rsid w:val="005D1E9F"/>
    <w:rsid w:val="005D5D28"/>
    <w:rsid w:val="005F56F8"/>
    <w:rsid w:val="005F6251"/>
    <w:rsid w:val="006011A9"/>
    <w:rsid w:val="006065B0"/>
    <w:rsid w:val="00627D05"/>
    <w:rsid w:val="00646984"/>
    <w:rsid w:val="00660B90"/>
    <w:rsid w:val="00662773"/>
    <w:rsid w:val="0066411D"/>
    <w:rsid w:val="00670477"/>
    <w:rsid w:val="006750E7"/>
    <w:rsid w:val="00675B72"/>
    <w:rsid w:val="006A023C"/>
    <w:rsid w:val="006A0A45"/>
    <w:rsid w:val="006A0EA6"/>
    <w:rsid w:val="006A315D"/>
    <w:rsid w:val="006B0AC3"/>
    <w:rsid w:val="006C38D1"/>
    <w:rsid w:val="006C6CF3"/>
    <w:rsid w:val="006D3A12"/>
    <w:rsid w:val="006D5120"/>
    <w:rsid w:val="006E309F"/>
    <w:rsid w:val="006E4BAF"/>
    <w:rsid w:val="006F1C35"/>
    <w:rsid w:val="006F2687"/>
    <w:rsid w:val="006F3847"/>
    <w:rsid w:val="006F4B9C"/>
    <w:rsid w:val="007013CB"/>
    <w:rsid w:val="00703E22"/>
    <w:rsid w:val="0070501A"/>
    <w:rsid w:val="00713341"/>
    <w:rsid w:val="00726C6C"/>
    <w:rsid w:val="0073521D"/>
    <w:rsid w:val="00753F2A"/>
    <w:rsid w:val="0075585C"/>
    <w:rsid w:val="00756A0C"/>
    <w:rsid w:val="00764EF0"/>
    <w:rsid w:val="00780729"/>
    <w:rsid w:val="007A2E00"/>
    <w:rsid w:val="007A5218"/>
    <w:rsid w:val="007B40DB"/>
    <w:rsid w:val="007B6D27"/>
    <w:rsid w:val="007D7B01"/>
    <w:rsid w:val="007F5D19"/>
    <w:rsid w:val="007F5D21"/>
    <w:rsid w:val="007F7FCB"/>
    <w:rsid w:val="008079F2"/>
    <w:rsid w:val="00812D29"/>
    <w:rsid w:val="0082764A"/>
    <w:rsid w:val="008455FA"/>
    <w:rsid w:val="00845779"/>
    <w:rsid w:val="00851B3C"/>
    <w:rsid w:val="008538C4"/>
    <w:rsid w:val="00855555"/>
    <w:rsid w:val="008556DB"/>
    <w:rsid w:val="00861C30"/>
    <w:rsid w:val="00864FA2"/>
    <w:rsid w:val="00883FF1"/>
    <w:rsid w:val="00885F18"/>
    <w:rsid w:val="00896656"/>
    <w:rsid w:val="008A2F7C"/>
    <w:rsid w:val="008B142E"/>
    <w:rsid w:val="008B1868"/>
    <w:rsid w:val="008B7269"/>
    <w:rsid w:val="008C6D1D"/>
    <w:rsid w:val="008E470A"/>
    <w:rsid w:val="008E7FA7"/>
    <w:rsid w:val="00912C65"/>
    <w:rsid w:val="00913C56"/>
    <w:rsid w:val="009143D3"/>
    <w:rsid w:val="00926FAD"/>
    <w:rsid w:val="00934252"/>
    <w:rsid w:val="00941AA4"/>
    <w:rsid w:val="0095066A"/>
    <w:rsid w:val="0095677C"/>
    <w:rsid w:val="009636B7"/>
    <w:rsid w:val="00970C1F"/>
    <w:rsid w:val="009761C5"/>
    <w:rsid w:val="00981154"/>
    <w:rsid w:val="009822F8"/>
    <w:rsid w:val="009913B2"/>
    <w:rsid w:val="009A4F36"/>
    <w:rsid w:val="009B57B9"/>
    <w:rsid w:val="009D0197"/>
    <w:rsid w:val="009D7E8C"/>
    <w:rsid w:val="009E4783"/>
    <w:rsid w:val="009E6A04"/>
    <w:rsid w:val="009F207A"/>
    <w:rsid w:val="00A016B5"/>
    <w:rsid w:val="00A06375"/>
    <w:rsid w:val="00A14310"/>
    <w:rsid w:val="00A15E24"/>
    <w:rsid w:val="00A1761B"/>
    <w:rsid w:val="00A2191E"/>
    <w:rsid w:val="00A3284F"/>
    <w:rsid w:val="00A37517"/>
    <w:rsid w:val="00A40E38"/>
    <w:rsid w:val="00A53A30"/>
    <w:rsid w:val="00A572AB"/>
    <w:rsid w:val="00A611C6"/>
    <w:rsid w:val="00A637D4"/>
    <w:rsid w:val="00A83C1B"/>
    <w:rsid w:val="00A86A1D"/>
    <w:rsid w:val="00A9292E"/>
    <w:rsid w:val="00A95912"/>
    <w:rsid w:val="00A97FEE"/>
    <w:rsid w:val="00AA2CB6"/>
    <w:rsid w:val="00AA43F4"/>
    <w:rsid w:val="00AB0E01"/>
    <w:rsid w:val="00AB1109"/>
    <w:rsid w:val="00AB1E23"/>
    <w:rsid w:val="00AC5E4C"/>
    <w:rsid w:val="00AC6252"/>
    <w:rsid w:val="00AD3B89"/>
    <w:rsid w:val="00B0453F"/>
    <w:rsid w:val="00B07D6C"/>
    <w:rsid w:val="00B10A9F"/>
    <w:rsid w:val="00B15B60"/>
    <w:rsid w:val="00B24465"/>
    <w:rsid w:val="00B24692"/>
    <w:rsid w:val="00B33E6D"/>
    <w:rsid w:val="00B50E0A"/>
    <w:rsid w:val="00B52625"/>
    <w:rsid w:val="00B540F9"/>
    <w:rsid w:val="00B66122"/>
    <w:rsid w:val="00B67FB5"/>
    <w:rsid w:val="00B74626"/>
    <w:rsid w:val="00B77AFF"/>
    <w:rsid w:val="00B84011"/>
    <w:rsid w:val="00B86CA7"/>
    <w:rsid w:val="00B90BD7"/>
    <w:rsid w:val="00B94B31"/>
    <w:rsid w:val="00BA49AA"/>
    <w:rsid w:val="00BB332A"/>
    <w:rsid w:val="00BB3A30"/>
    <w:rsid w:val="00BC1FC8"/>
    <w:rsid w:val="00BC4777"/>
    <w:rsid w:val="00BC7668"/>
    <w:rsid w:val="00BD4E7F"/>
    <w:rsid w:val="00BE5975"/>
    <w:rsid w:val="00BF1F66"/>
    <w:rsid w:val="00BF255E"/>
    <w:rsid w:val="00C00CD5"/>
    <w:rsid w:val="00C00EDC"/>
    <w:rsid w:val="00C04CA8"/>
    <w:rsid w:val="00C12C88"/>
    <w:rsid w:val="00C12D6E"/>
    <w:rsid w:val="00C1572D"/>
    <w:rsid w:val="00C21BC6"/>
    <w:rsid w:val="00C27AA9"/>
    <w:rsid w:val="00C32DB9"/>
    <w:rsid w:val="00C415D2"/>
    <w:rsid w:val="00C42269"/>
    <w:rsid w:val="00C43FA0"/>
    <w:rsid w:val="00C4682A"/>
    <w:rsid w:val="00C84D03"/>
    <w:rsid w:val="00C86B13"/>
    <w:rsid w:val="00C919C0"/>
    <w:rsid w:val="00C935DA"/>
    <w:rsid w:val="00CA179D"/>
    <w:rsid w:val="00CA34B9"/>
    <w:rsid w:val="00CB2723"/>
    <w:rsid w:val="00CB2C4E"/>
    <w:rsid w:val="00CB4616"/>
    <w:rsid w:val="00CB7BF9"/>
    <w:rsid w:val="00CC7688"/>
    <w:rsid w:val="00CD15A9"/>
    <w:rsid w:val="00CD3857"/>
    <w:rsid w:val="00CD6A04"/>
    <w:rsid w:val="00CE4275"/>
    <w:rsid w:val="00CE7212"/>
    <w:rsid w:val="00CF2530"/>
    <w:rsid w:val="00CF3E3F"/>
    <w:rsid w:val="00D11AF9"/>
    <w:rsid w:val="00D139C6"/>
    <w:rsid w:val="00D145D7"/>
    <w:rsid w:val="00D234D4"/>
    <w:rsid w:val="00D2394F"/>
    <w:rsid w:val="00D27963"/>
    <w:rsid w:val="00D33D6B"/>
    <w:rsid w:val="00D34B54"/>
    <w:rsid w:val="00D35BBD"/>
    <w:rsid w:val="00D404A6"/>
    <w:rsid w:val="00D43875"/>
    <w:rsid w:val="00D44172"/>
    <w:rsid w:val="00D4798A"/>
    <w:rsid w:val="00D50C51"/>
    <w:rsid w:val="00D53B1D"/>
    <w:rsid w:val="00D53C48"/>
    <w:rsid w:val="00D63C08"/>
    <w:rsid w:val="00D7580C"/>
    <w:rsid w:val="00D80C6B"/>
    <w:rsid w:val="00D8179D"/>
    <w:rsid w:val="00D85D3C"/>
    <w:rsid w:val="00D940D0"/>
    <w:rsid w:val="00DA3A00"/>
    <w:rsid w:val="00DA3BFA"/>
    <w:rsid w:val="00DA440E"/>
    <w:rsid w:val="00DA7B18"/>
    <w:rsid w:val="00DB076D"/>
    <w:rsid w:val="00DB140D"/>
    <w:rsid w:val="00DB160C"/>
    <w:rsid w:val="00DB29B5"/>
    <w:rsid w:val="00DB5376"/>
    <w:rsid w:val="00DC5A81"/>
    <w:rsid w:val="00DD5556"/>
    <w:rsid w:val="00DD6D4E"/>
    <w:rsid w:val="00DE1643"/>
    <w:rsid w:val="00DE2885"/>
    <w:rsid w:val="00DE45E3"/>
    <w:rsid w:val="00DF1937"/>
    <w:rsid w:val="00DF28E6"/>
    <w:rsid w:val="00DF6390"/>
    <w:rsid w:val="00E01457"/>
    <w:rsid w:val="00E13A82"/>
    <w:rsid w:val="00E3099A"/>
    <w:rsid w:val="00E353B5"/>
    <w:rsid w:val="00E37A73"/>
    <w:rsid w:val="00E46345"/>
    <w:rsid w:val="00E52D44"/>
    <w:rsid w:val="00E54479"/>
    <w:rsid w:val="00E56617"/>
    <w:rsid w:val="00E61CAF"/>
    <w:rsid w:val="00E63321"/>
    <w:rsid w:val="00E7191E"/>
    <w:rsid w:val="00E95EED"/>
    <w:rsid w:val="00EA0FC8"/>
    <w:rsid w:val="00EA466E"/>
    <w:rsid w:val="00EA7233"/>
    <w:rsid w:val="00EB2E52"/>
    <w:rsid w:val="00EB35EE"/>
    <w:rsid w:val="00EB3D3C"/>
    <w:rsid w:val="00EB6A6A"/>
    <w:rsid w:val="00EC3019"/>
    <w:rsid w:val="00EC3478"/>
    <w:rsid w:val="00EC51D6"/>
    <w:rsid w:val="00EC6A41"/>
    <w:rsid w:val="00ED3930"/>
    <w:rsid w:val="00ED61A1"/>
    <w:rsid w:val="00ED7A0E"/>
    <w:rsid w:val="00EE01EB"/>
    <w:rsid w:val="00EE2C4A"/>
    <w:rsid w:val="00EE42BF"/>
    <w:rsid w:val="00EE686A"/>
    <w:rsid w:val="00EF382D"/>
    <w:rsid w:val="00EF416D"/>
    <w:rsid w:val="00EF51A8"/>
    <w:rsid w:val="00F07D82"/>
    <w:rsid w:val="00F14915"/>
    <w:rsid w:val="00F202D8"/>
    <w:rsid w:val="00F24250"/>
    <w:rsid w:val="00F30BCA"/>
    <w:rsid w:val="00F56170"/>
    <w:rsid w:val="00F71DA4"/>
    <w:rsid w:val="00F77C1D"/>
    <w:rsid w:val="00F851B8"/>
    <w:rsid w:val="00F963A0"/>
    <w:rsid w:val="00FA39D1"/>
    <w:rsid w:val="00FA7908"/>
    <w:rsid w:val="00FB4278"/>
    <w:rsid w:val="00FC479A"/>
    <w:rsid w:val="00FC7730"/>
    <w:rsid w:val="00FD34F7"/>
    <w:rsid w:val="00FD38C1"/>
    <w:rsid w:val="00FE522C"/>
    <w:rsid w:val="00FE7EDA"/>
    <w:rsid w:val="00FE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812B6C"/>
  <w15:chartTrackingRefBased/>
  <w15:docId w15:val="{806947DF-A9F5-4754-B2FF-93F9DC1DE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2"/>
        <w:szCs w:val="22"/>
        <w:lang w:val="ru-RU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045DF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1"/>
    <w:uiPriority w:val="99"/>
    <w:semiHidden/>
    <w:rsid w:val="00201445"/>
    <w:rPr>
      <w:color w:val="808080"/>
    </w:rPr>
  </w:style>
  <w:style w:type="paragraph" w:styleId="a6">
    <w:name w:val="header"/>
    <w:basedOn w:val="a0"/>
    <w:link w:val="a7"/>
    <w:uiPriority w:val="99"/>
    <w:unhideWhenUsed/>
    <w:rsid w:val="0075585C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1"/>
    <w:link w:val="a6"/>
    <w:uiPriority w:val="99"/>
    <w:rsid w:val="0075585C"/>
  </w:style>
  <w:style w:type="paragraph" w:styleId="a8">
    <w:name w:val="footer"/>
    <w:basedOn w:val="a0"/>
    <w:link w:val="a9"/>
    <w:uiPriority w:val="99"/>
    <w:unhideWhenUsed/>
    <w:rsid w:val="0075585C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1"/>
    <w:link w:val="a8"/>
    <w:uiPriority w:val="99"/>
    <w:rsid w:val="0075585C"/>
  </w:style>
  <w:style w:type="paragraph" w:styleId="aa">
    <w:name w:val="Balloon Text"/>
    <w:basedOn w:val="a0"/>
    <w:link w:val="ab"/>
    <w:uiPriority w:val="99"/>
    <w:semiHidden/>
    <w:unhideWhenUsed/>
    <w:rsid w:val="00E7191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E7191E"/>
    <w:rPr>
      <w:rFonts w:ascii="Segoe UI" w:hAnsi="Segoe UI" w:cs="Segoe UI"/>
      <w:sz w:val="18"/>
      <w:szCs w:val="18"/>
    </w:rPr>
  </w:style>
  <w:style w:type="paragraph" w:customStyle="1" w:styleId="a">
    <w:name w:val="ГС_СписМелкМарк"/>
    <w:link w:val="ac"/>
    <w:qFormat/>
    <w:rsid w:val="00DA3BFA"/>
    <w:pPr>
      <w:numPr>
        <w:numId w:val="1"/>
      </w:numPr>
      <w:tabs>
        <w:tab w:val="left" w:pos="284"/>
        <w:tab w:val="left" w:pos="567"/>
        <w:tab w:val="left" w:pos="851"/>
        <w:tab w:val="left" w:pos="1134"/>
      </w:tabs>
      <w:spacing w:before="40" w:after="40"/>
      <w:contextualSpacing/>
      <w:jc w:val="left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c">
    <w:name w:val="ГС_СписМелкМарк Знак"/>
    <w:link w:val="a"/>
    <w:qFormat/>
    <w:locked/>
    <w:rsid w:val="00DA3BFA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d">
    <w:name w:val="Revision"/>
    <w:hidden/>
    <w:uiPriority w:val="99"/>
    <w:semiHidden/>
    <w:rsid w:val="0073521D"/>
    <w:pPr>
      <w:spacing w:after="0"/>
      <w:jc w:val="left"/>
    </w:pPr>
  </w:style>
  <w:style w:type="paragraph" w:styleId="ae">
    <w:name w:val="List Paragraph"/>
    <w:aliases w:val="Use Case List Paragraph,-Абзац списка,Bullet Number,Figure_name,List Paragraph1,numbered,Bullet List,FooterText,Paragraphe de liste1,Bulletr List Paragraph,列出段落,列出段落1,List Paragraph2,List Paragraph21,Párrafo de lista1,Parágrafo da Lista1,UL"/>
    <w:basedOn w:val="a0"/>
    <w:link w:val="af"/>
    <w:uiPriority w:val="34"/>
    <w:qFormat/>
    <w:rsid w:val="00662773"/>
    <w:pPr>
      <w:ind w:left="720"/>
      <w:contextualSpacing/>
    </w:pPr>
  </w:style>
  <w:style w:type="character" w:customStyle="1" w:styleId="af">
    <w:name w:val="Абзац списка Знак"/>
    <w:aliases w:val="Use Case List Paragraph Знак,-Абзац списка Знак,Bullet Number Знак,Figure_name Знак,List Paragraph1 Знак,numbered Знак,Bullet List Знак,FooterText Знак,Paragraphe de liste1 Знак,Bulletr List Paragraph Знак,列出段落 Знак,列出段落1 Знак,UL Знак"/>
    <w:link w:val="ae"/>
    <w:uiPriority w:val="34"/>
    <w:qFormat/>
    <w:rsid w:val="00355236"/>
  </w:style>
  <w:style w:type="paragraph" w:styleId="af0">
    <w:name w:val="footnote text"/>
    <w:basedOn w:val="a0"/>
    <w:link w:val="af1"/>
    <w:uiPriority w:val="99"/>
    <w:semiHidden/>
    <w:unhideWhenUsed/>
    <w:rsid w:val="00355236"/>
    <w:pPr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1"/>
    <w:link w:val="af0"/>
    <w:uiPriority w:val="99"/>
    <w:semiHidden/>
    <w:rsid w:val="003552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1"/>
    <w:uiPriority w:val="99"/>
    <w:semiHidden/>
    <w:unhideWhenUsed/>
    <w:rsid w:val="00355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brosenko\Desktop\&#1055;&#1056;&#1054;&#1045;&#1050;&#1058;&#1067;\&#1050;&#1055;\236.%20&#1050;&#1055;%20(&#1044;&#1072;&#1096;&#1072;)\&#1041;&#1050;_&#1085;&#1086;&#1074;&#1099;&#1081;%20&#1073;&#1083;&#1072;&#1085;&#1082;_&#1096;&#1072;&#1073;&#1083;&#1086;&#1085;_&#1089;%2002.02.2023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005BB7AF27044D6BF6037991CAA29A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6AB37AF-9167-45A3-8934-28619E95763E}"/>
      </w:docPartPr>
      <w:docPartBody>
        <w:p w:rsidR="007418ED" w:rsidRDefault="00E842CB">
          <w:pPr>
            <w:pStyle w:val="A005BB7AF27044D6BF6037991CAA29A9"/>
          </w:pPr>
          <w:r w:rsidRPr="00B7780E">
            <w:rPr>
              <w:rStyle w:val="a3"/>
              <w:rFonts w:ascii="Times New Roman" w:hAnsi="Times New Roman" w:cs="Times New Roman"/>
              <w:b/>
              <w:color w:val="auto"/>
              <w:sz w:val="26"/>
              <w:szCs w:val="26"/>
            </w:rPr>
            <w:t>Выберите вступительное обращение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2CB"/>
    <w:rsid w:val="001147CE"/>
    <w:rsid w:val="001C1480"/>
    <w:rsid w:val="00240590"/>
    <w:rsid w:val="002C46E5"/>
    <w:rsid w:val="00331330"/>
    <w:rsid w:val="00337665"/>
    <w:rsid w:val="00346EA4"/>
    <w:rsid w:val="004151B2"/>
    <w:rsid w:val="004549C1"/>
    <w:rsid w:val="005004B0"/>
    <w:rsid w:val="0055342F"/>
    <w:rsid w:val="006168AB"/>
    <w:rsid w:val="006D679A"/>
    <w:rsid w:val="007418ED"/>
    <w:rsid w:val="00745B1D"/>
    <w:rsid w:val="007F7043"/>
    <w:rsid w:val="00803317"/>
    <w:rsid w:val="008C33D5"/>
    <w:rsid w:val="00A10864"/>
    <w:rsid w:val="00A10974"/>
    <w:rsid w:val="00BB7E9B"/>
    <w:rsid w:val="00BE6C87"/>
    <w:rsid w:val="00CD4576"/>
    <w:rsid w:val="00DB7792"/>
    <w:rsid w:val="00E04D54"/>
    <w:rsid w:val="00E66BC2"/>
    <w:rsid w:val="00E842CB"/>
    <w:rsid w:val="00E8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A005BB7AF27044D6BF6037991CAA29A9">
    <w:name w:val="A005BB7AF27044D6BF6037991CAA29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4010D-7578-4FC4-92E5-975FBC58F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БК_новый бланк_шаблон_с 02.02.2023</Template>
  <TotalTime>394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Бросенко Карина Владимировна</dc:creator>
  <cp:keywords/>
  <dc:description/>
  <cp:lastModifiedBy>Щенникова Маргарита Сергеевна</cp:lastModifiedBy>
  <cp:revision>35</cp:revision>
  <cp:lastPrinted>2024-03-19T07:42:00Z</cp:lastPrinted>
  <dcterms:created xsi:type="dcterms:W3CDTF">2024-03-19T07:38:00Z</dcterms:created>
  <dcterms:modified xsi:type="dcterms:W3CDTF">2025-09-17T11:39:00Z</dcterms:modified>
</cp:coreProperties>
</file>